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516B0" w14:textId="77777777" w:rsidR="00034F6D" w:rsidRPr="0099709D" w:rsidRDefault="00034F6D" w:rsidP="00713EC9">
      <w:pPr>
        <w:ind w:left="2160" w:firstLine="720"/>
        <w:rPr>
          <w:b/>
          <w:sz w:val="32"/>
          <w:lang w:val="bg-BG"/>
        </w:rPr>
      </w:pPr>
    </w:p>
    <w:p w14:paraId="5F642BF0" w14:textId="77777777" w:rsidR="00034F6D" w:rsidRDefault="00034F6D" w:rsidP="00713EC9">
      <w:pPr>
        <w:ind w:left="2160" w:firstLine="720"/>
        <w:rPr>
          <w:b/>
          <w:sz w:val="32"/>
        </w:rPr>
      </w:pPr>
    </w:p>
    <w:p w14:paraId="20F67367" w14:textId="77777777"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14:paraId="29B5E866" w14:textId="77777777"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14:paraId="42A14A73" w14:textId="1CDC0197" w:rsidR="00454CDE" w:rsidRPr="0099709D" w:rsidRDefault="0099709D" w:rsidP="005A2287">
      <w:pPr>
        <w:ind w:left="3600"/>
        <w:rPr>
          <w:b/>
          <w:sz w:val="28"/>
          <w:szCs w:val="28"/>
          <w:lang w:val="bg-BG"/>
        </w:rPr>
      </w:pPr>
      <w:r>
        <w:rPr>
          <w:lang w:val="bg-BG"/>
        </w:rPr>
        <w:t xml:space="preserve">  </w:t>
      </w:r>
      <w:r w:rsidR="005A2287" w:rsidRPr="00CE78CA">
        <w:rPr>
          <w:lang w:val="bg-BG"/>
        </w:rPr>
        <w:t xml:space="preserve">   </w:t>
      </w:r>
      <w:r w:rsidR="00454CDE" w:rsidRPr="0099709D">
        <w:rPr>
          <w:b/>
          <w:sz w:val="28"/>
          <w:szCs w:val="28"/>
          <w:lang w:val="bg-BG"/>
        </w:rPr>
        <w:t>№</w:t>
      </w:r>
      <w:r w:rsidRPr="0099709D">
        <w:rPr>
          <w:b/>
          <w:sz w:val="28"/>
          <w:szCs w:val="28"/>
          <w:lang w:val="bg-BG"/>
        </w:rPr>
        <w:t xml:space="preserve">  ПО-09-643-1</w:t>
      </w:r>
    </w:p>
    <w:p w14:paraId="40B1FCDD" w14:textId="5FC85741" w:rsidR="00454CDE" w:rsidRPr="00CE78CA" w:rsidRDefault="0099709D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CE78CA">
        <w:rPr>
          <w:lang w:val="bg-BG"/>
        </w:rPr>
        <w:t>София,</w:t>
      </w:r>
      <w:r>
        <w:rPr>
          <w:lang w:val="bg-BG"/>
        </w:rPr>
        <w:t>16.09.</w:t>
      </w:r>
      <w:r w:rsidR="0023186B" w:rsidRPr="00CE78CA">
        <w:rPr>
          <w:lang w:val="bg-BG"/>
        </w:rPr>
        <w:t>20</w:t>
      </w:r>
      <w:r w:rsidR="00AA198B">
        <w:rPr>
          <w:lang w:val="bg-BG"/>
        </w:rPr>
        <w:t>20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14:paraId="073E7105" w14:textId="77777777" w:rsidR="00576362" w:rsidRPr="00CE78CA" w:rsidRDefault="00576362" w:rsidP="00576362">
      <w:pPr>
        <w:spacing w:line="360" w:lineRule="auto"/>
        <w:rPr>
          <w:lang w:val="bg-BG"/>
        </w:rPr>
      </w:pPr>
    </w:p>
    <w:p w14:paraId="01829247" w14:textId="1E7C7ED6" w:rsidR="005E5F37" w:rsidRPr="0099709D" w:rsidRDefault="00576362" w:rsidP="005E5F37">
      <w:pPr>
        <w:ind w:firstLine="708"/>
        <w:jc w:val="both"/>
        <w:rPr>
          <w:sz w:val="26"/>
          <w:szCs w:val="26"/>
          <w:lang w:val="bg-BG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 xml:space="preserve">те, </w:t>
      </w:r>
      <w:proofErr w:type="spellStart"/>
      <w:r w:rsidR="007A06D3" w:rsidRPr="00CE78CA">
        <w:rPr>
          <w:lang w:val="bg-BG"/>
        </w:rPr>
        <w:t>обн.ДВ</w:t>
      </w:r>
      <w:proofErr w:type="spellEnd"/>
      <w:r w:rsidR="007A06D3" w:rsidRPr="00CE78CA">
        <w:rPr>
          <w:lang w:val="bg-BG"/>
        </w:rPr>
        <w:t>. бр.7/26.01.2010г</w:t>
      </w:r>
      <w:r w:rsidR="007A06D3" w:rsidRPr="004A35CC">
        <w:rPr>
          <w:lang w:val="bg-BG"/>
        </w:rPr>
        <w:t>.,</w:t>
      </w:r>
      <w:r w:rsidR="007A06D3" w:rsidRPr="004A35CC">
        <w:rPr>
          <w:lang w:val="ru-RU"/>
        </w:rPr>
        <w:t xml:space="preserve"> </w:t>
      </w:r>
      <w:proofErr w:type="spellStart"/>
      <w:r w:rsidRPr="004A35CC">
        <w:rPr>
          <w:lang w:val="bg-BG"/>
        </w:rPr>
        <w:t>посл</w:t>
      </w:r>
      <w:proofErr w:type="spellEnd"/>
      <w:r w:rsidRPr="004A35CC">
        <w:rPr>
          <w:lang w:val="bg-BG"/>
        </w:rPr>
        <w:t xml:space="preserve">. </w:t>
      </w:r>
      <w:r w:rsidR="00CA17DF" w:rsidRPr="004A35CC">
        <w:rPr>
          <w:lang w:val="bg-BG"/>
        </w:rPr>
        <w:t>изм. ДВ. бр.</w:t>
      </w:r>
      <w:r w:rsidR="00713EC9" w:rsidRPr="004A35CC">
        <w:rPr>
          <w:lang w:val="bg-BG"/>
        </w:rPr>
        <w:t xml:space="preserve"> </w:t>
      </w:r>
      <w:r w:rsidR="00C21AA2" w:rsidRPr="00913275">
        <w:rPr>
          <w:lang w:val="bg-BG"/>
        </w:rPr>
        <w:t>40 от 05 май 2020г., чл.37в, ал.4</w:t>
      </w:r>
      <w:r w:rsidR="008F3A6E" w:rsidRPr="00CE78CA">
        <w:rPr>
          <w:lang w:val="bg-BG"/>
        </w:rPr>
        <w:t xml:space="preserve">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8439C5">
        <w:rPr>
          <w:lang w:val="bg-BG"/>
        </w:rPr>
        <w:t xml:space="preserve"> заповед</w:t>
      </w:r>
      <w:r w:rsidR="008F3A6E" w:rsidRPr="00CE78CA">
        <w:rPr>
          <w:lang w:val="bg-BG"/>
        </w:rPr>
        <w:t xml:space="preserve"> </w:t>
      </w:r>
      <w:r w:rsidR="005E5F37">
        <w:rPr>
          <w:sz w:val="26"/>
          <w:szCs w:val="26"/>
          <w:lang w:val="bg-BG"/>
        </w:rPr>
        <w:t xml:space="preserve">№ </w:t>
      </w:r>
      <w:r w:rsidR="00522CD2">
        <w:rPr>
          <w:sz w:val="26"/>
          <w:szCs w:val="26"/>
          <w:lang w:val="bg-BG"/>
        </w:rPr>
        <w:t>ПО-09-</w:t>
      </w:r>
      <w:r w:rsidR="00AA198B">
        <w:rPr>
          <w:sz w:val="26"/>
          <w:szCs w:val="26"/>
          <w:lang w:val="bg-BG"/>
        </w:rPr>
        <w:t>340</w:t>
      </w:r>
      <w:r w:rsidR="00522CD2">
        <w:rPr>
          <w:sz w:val="26"/>
          <w:szCs w:val="26"/>
          <w:lang w:val="bg-BG"/>
        </w:rPr>
        <w:t>/</w:t>
      </w:r>
      <w:r w:rsidR="00AA198B">
        <w:rPr>
          <w:sz w:val="26"/>
          <w:szCs w:val="26"/>
          <w:lang w:val="bg-BG"/>
        </w:rPr>
        <w:t>31</w:t>
      </w:r>
      <w:r w:rsidR="00522CD2">
        <w:rPr>
          <w:sz w:val="26"/>
          <w:szCs w:val="26"/>
          <w:lang w:val="bg-BG"/>
        </w:rPr>
        <w:t>.0</w:t>
      </w:r>
      <w:r w:rsidR="00AA198B">
        <w:rPr>
          <w:sz w:val="26"/>
          <w:szCs w:val="26"/>
          <w:lang w:val="bg-BG"/>
        </w:rPr>
        <w:t>7</w:t>
      </w:r>
      <w:r w:rsidR="00522CD2">
        <w:rPr>
          <w:sz w:val="26"/>
          <w:szCs w:val="26"/>
          <w:lang w:val="bg-BG"/>
        </w:rPr>
        <w:t>.20</w:t>
      </w:r>
      <w:r w:rsidR="00AA198B">
        <w:rPr>
          <w:sz w:val="26"/>
          <w:szCs w:val="26"/>
          <w:lang w:val="bg-BG"/>
        </w:rPr>
        <w:t>20</w:t>
      </w:r>
      <w:r w:rsidR="005E5F37" w:rsidRPr="004A35CC">
        <w:rPr>
          <w:sz w:val="26"/>
          <w:szCs w:val="26"/>
          <w:lang w:val="bg-BG"/>
        </w:rPr>
        <w:t>г</w:t>
      </w:r>
      <w:r w:rsidR="00CA41E3" w:rsidRPr="004A35CC">
        <w:rPr>
          <w:sz w:val="26"/>
          <w:szCs w:val="26"/>
          <w:lang w:val="bg-BG"/>
        </w:rPr>
        <w:t>.</w:t>
      </w:r>
    </w:p>
    <w:p w14:paraId="09326FE2" w14:textId="77777777" w:rsidR="00034F6D" w:rsidRPr="0099709D" w:rsidRDefault="00034F6D" w:rsidP="005E5F37">
      <w:pPr>
        <w:ind w:firstLine="708"/>
        <w:jc w:val="both"/>
        <w:rPr>
          <w:sz w:val="26"/>
          <w:szCs w:val="26"/>
          <w:lang w:val="bg-BG"/>
        </w:rPr>
      </w:pPr>
    </w:p>
    <w:p w14:paraId="6EFAEC85" w14:textId="77777777"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14:paraId="2B50913B" w14:textId="77777777" w:rsidR="008F3A6E" w:rsidRPr="0099709D" w:rsidRDefault="008F3A6E" w:rsidP="008F3A6E">
      <w:pPr>
        <w:ind w:firstLine="709"/>
        <w:jc w:val="center"/>
        <w:rPr>
          <w:lang w:val="bg-BG"/>
        </w:rPr>
      </w:pPr>
    </w:p>
    <w:p w14:paraId="4CE05DAC" w14:textId="77777777" w:rsidR="00034F6D" w:rsidRPr="0099709D" w:rsidRDefault="00034F6D" w:rsidP="008F3A6E">
      <w:pPr>
        <w:ind w:firstLine="709"/>
        <w:jc w:val="center"/>
        <w:rPr>
          <w:lang w:val="bg-BG"/>
        </w:rPr>
      </w:pPr>
    </w:p>
    <w:p w14:paraId="56767623" w14:textId="7CF3B602" w:rsidR="00E52E11" w:rsidRDefault="00E52E11" w:rsidP="005745ED">
      <w:pPr>
        <w:ind w:firstLine="720"/>
        <w:jc w:val="both"/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871654" w:rsidRPr="004A35CC">
        <w:rPr>
          <w:lang w:val="bg-BG"/>
        </w:rPr>
        <w:t>чл. 37в ал.</w:t>
      </w:r>
      <w:r w:rsidR="00713EC9" w:rsidRPr="004A35CC">
        <w:rPr>
          <w:lang w:val="bg-BG"/>
        </w:rPr>
        <w:t>2</w:t>
      </w:r>
      <w:r w:rsidR="00871654" w:rsidRPr="004A35CC">
        <w:rPr>
          <w:color w:val="FF0000"/>
          <w:lang w:val="ru-RU"/>
        </w:rPr>
        <w:t xml:space="preserve"> </w:t>
      </w:r>
      <w:r w:rsidR="00713EC9">
        <w:rPr>
          <w:lang w:val="ru-RU"/>
        </w:rPr>
        <w:t xml:space="preserve">  </w:t>
      </w:r>
      <w:r w:rsidR="00871654" w:rsidRPr="00CE78C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5E5F37" w:rsidRPr="004A35CC">
        <w:rPr>
          <w:b/>
          <w:u w:val="single"/>
          <w:lang w:val="bg-BG"/>
        </w:rPr>
        <w:t>доброволно споразумение</w:t>
      </w:r>
      <w:r w:rsidR="005E5F37" w:rsidRPr="004A35CC">
        <w:rPr>
          <w:u w:val="single"/>
          <w:lang w:val="bg-BG"/>
        </w:rPr>
        <w:t xml:space="preserve"> за </w:t>
      </w:r>
      <w:r w:rsidR="005E5F37" w:rsidRPr="004A35CC">
        <w:rPr>
          <w:b/>
          <w:u w:val="single"/>
          <w:lang w:val="bg-BG"/>
        </w:rPr>
        <w:t>орна земя</w:t>
      </w:r>
      <w:r w:rsidR="005E5F37" w:rsidRPr="004A35CC">
        <w:rPr>
          <w:u w:val="single"/>
          <w:lang w:val="bg-BG"/>
        </w:rPr>
        <w:t xml:space="preserve"> </w:t>
      </w:r>
      <w:r w:rsidR="003361C6" w:rsidRPr="00CE78CA">
        <w:rPr>
          <w:lang w:val="bg-BG"/>
        </w:rPr>
        <w:t xml:space="preserve">за землището на </w:t>
      </w:r>
      <w:proofErr w:type="spellStart"/>
      <w:r w:rsidR="003361C6" w:rsidRPr="00CE78CA">
        <w:rPr>
          <w:lang w:val="bg-BG"/>
        </w:rPr>
        <w:t>с</w:t>
      </w:r>
      <w:r w:rsidR="0011621C" w:rsidRPr="0099709D">
        <w:rPr>
          <w:lang w:val="bg-BG"/>
        </w:rPr>
        <w:t>.</w:t>
      </w:r>
      <w:r w:rsidR="005B562C">
        <w:rPr>
          <w:lang w:val="bg-BG"/>
        </w:rPr>
        <w:t>Гурково</w:t>
      </w:r>
      <w:proofErr w:type="spellEnd"/>
      <w:r w:rsidRPr="00CE78CA">
        <w:rPr>
          <w:lang w:val="bg-BG"/>
        </w:rPr>
        <w:t xml:space="preserve">, общ. </w:t>
      </w:r>
      <w:r w:rsidR="0011621C">
        <w:rPr>
          <w:lang w:val="bg-BG"/>
        </w:rPr>
        <w:t>Ботевград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5B562C">
        <w:rPr>
          <w:lang w:val="bg-BG"/>
        </w:rPr>
        <w:t>18143</w:t>
      </w:r>
      <w:r w:rsidRPr="00CE78CA">
        <w:rPr>
          <w:lang w:val="bg-BG"/>
        </w:rPr>
        <w:t xml:space="preserve"> област </w:t>
      </w:r>
      <w:r w:rsidR="00D66684">
        <w:rPr>
          <w:lang w:val="bg-BG"/>
        </w:rPr>
        <w:t>София</w:t>
      </w:r>
      <w:r w:rsidRPr="00CE78CA">
        <w:rPr>
          <w:lang w:val="bg-BG"/>
        </w:rPr>
        <w:t>, за стопанската 20</w:t>
      </w:r>
      <w:r w:rsidR="00AA198B">
        <w:rPr>
          <w:lang w:val="bg-BG"/>
        </w:rPr>
        <w:t>20</w:t>
      </w:r>
      <w:r w:rsidR="00EE2FF9" w:rsidRPr="00CE78CA">
        <w:rPr>
          <w:lang w:val="bg-BG"/>
        </w:rPr>
        <w:t xml:space="preserve"> – 20</w:t>
      </w:r>
      <w:r w:rsidR="00522CD2">
        <w:rPr>
          <w:lang w:val="bg-BG"/>
        </w:rPr>
        <w:t>2</w:t>
      </w:r>
      <w:r w:rsidR="00AA198B">
        <w:rPr>
          <w:lang w:val="bg-BG"/>
        </w:rPr>
        <w:t>1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p w14:paraId="2B739B8A" w14:textId="79A1D5A4" w:rsidR="008324AB" w:rsidRDefault="008324AB" w:rsidP="00E52E11">
      <w:pPr>
        <w:jc w:val="both"/>
        <w:rPr>
          <w:lang w:val="ru-RU"/>
        </w:rPr>
      </w:pPr>
    </w:p>
    <w:tbl>
      <w:tblPr>
        <w:tblW w:w="9902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01"/>
        <w:gridCol w:w="632"/>
        <w:gridCol w:w="740"/>
        <w:gridCol w:w="1006"/>
        <w:gridCol w:w="839"/>
        <w:gridCol w:w="862"/>
        <w:gridCol w:w="1022"/>
      </w:tblGrid>
      <w:tr w:rsidR="001423AF" w14:paraId="5D80F219" w14:textId="77777777" w:rsidTr="00D6440D">
        <w:trPr>
          <w:cantSplit/>
          <w:trHeight w:val="230"/>
          <w:jc w:val="center"/>
        </w:trPr>
        <w:tc>
          <w:tcPr>
            <w:tcW w:w="4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379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D9A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AD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7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2FF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37в,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3, т. 2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1423AF" w14:paraId="23D96F99" w14:textId="77777777" w:rsidTr="00D6440D">
        <w:trPr>
          <w:cantSplit/>
          <w:trHeight w:val="230"/>
          <w:jc w:val="center"/>
        </w:trPr>
        <w:tc>
          <w:tcPr>
            <w:tcW w:w="4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4A2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92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7B8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00F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253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560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FC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лв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1423AF" w14:paraId="1E1A3C9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AFB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FE8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921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22A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6AC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F3B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A4F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DE7C64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2B3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9E9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BF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E5F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E8C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7F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4EF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64AC12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F41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E87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5B1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27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456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FE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5B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72.88</w:t>
            </w:r>
          </w:p>
        </w:tc>
      </w:tr>
      <w:tr w:rsidR="001423AF" w14:paraId="177FB73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FD3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23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8A4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5E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249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C0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D9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27F0D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74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B21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D8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EF4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929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709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71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46D545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02D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DB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49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633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32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7F1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07E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549A1A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96D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E07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1DA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50D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328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FC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EDE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01F870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B21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23E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68E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51B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4E0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257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CD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31E7C5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CC2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065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D0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57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A9F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445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73D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EF6924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59E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7CC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324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032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38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759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F2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44.60</w:t>
            </w:r>
          </w:p>
        </w:tc>
      </w:tr>
      <w:tr w:rsidR="001423AF" w14:paraId="72D0196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6A7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B2D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B12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D11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8D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19F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EB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43.78</w:t>
            </w:r>
          </w:p>
        </w:tc>
      </w:tr>
      <w:tr w:rsidR="001423AF" w14:paraId="47BA1D1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B3C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F95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981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AF2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F98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7D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7DB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F1D9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BDA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ECD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307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989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AB8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5E8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55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</w:tr>
      <w:tr w:rsidR="001423AF" w14:paraId="09C37CF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ED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1E4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340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8BD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B6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3C5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8A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A1BB89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F8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CD7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3E4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9F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901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E28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646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36.18</w:t>
            </w:r>
          </w:p>
        </w:tc>
      </w:tr>
      <w:tr w:rsidR="001423AF" w14:paraId="4668EE8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5E9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124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E2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A50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C94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82.75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34A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B1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35.18</w:t>
            </w:r>
          </w:p>
        </w:tc>
      </w:tr>
      <w:tr w:rsidR="001423AF" w14:paraId="5ADA730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56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F0C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6A9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543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32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82.72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BC5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18B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</w:tr>
      <w:tr w:rsidR="001423AF" w14:paraId="7027CC5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C0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D2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5C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7D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DAB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D3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16E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33.07</w:t>
            </w:r>
          </w:p>
        </w:tc>
      </w:tr>
      <w:tr w:rsidR="001423AF" w14:paraId="5F9133C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7D3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4DB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B65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D91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3C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BAD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BD2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304C03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D7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EF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EC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FA3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7D7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A0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7A9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B9AC04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FCA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7A2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6A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DA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8DB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B1D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BB5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FBED7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037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612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4C6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E3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4F7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D0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2AF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58814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2D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FC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6D0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C6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5F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82.76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D5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002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30.71</w:t>
            </w:r>
          </w:p>
        </w:tc>
      </w:tr>
      <w:tr w:rsidR="001423AF" w14:paraId="346132D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FD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AD2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1A9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278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88B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F2F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9D0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C7E3B9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48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92E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99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EB9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AA2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B59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F0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</w:tr>
      <w:tr w:rsidR="001423AF" w14:paraId="3E1AC4B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EF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98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12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B97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CB2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DD2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CA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08EED8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901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41E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C1B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4B7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7C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534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ACA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</w:tr>
      <w:tr w:rsidR="001423AF" w14:paraId="4040FA0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B05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D0D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88B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464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73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3D7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350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3FB3B8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3F7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B66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F9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FB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CD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FA6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B70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29.02</w:t>
            </w:r>
          </w:p>
        </w:tc>
      </w:tr>
      <w:tr w:rsidR="001423AF" w14:paraId="7757F6C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60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FC3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32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760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EDE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13A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AC1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9F6808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17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3B4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C3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6D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8AF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096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EE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5754BE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EB7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AFE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28C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605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E9B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DC3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588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3DEE55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5E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019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7D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5EF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168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EF0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37A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A6F59F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B9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E47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670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5FC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43A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6D7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6EC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D25B23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DD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2F0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80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DE1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F8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617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E7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</w:tr>
      <w:tr w:rsidR="001423AF" w14:paraId="56780AB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333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41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BC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39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50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E86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2A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27C3D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047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3F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8FC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16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797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810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16C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</w:tr>
      <w:tr w:rsidR="001423AF" w14:paraId="50E80F2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1F4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4F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4CA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4C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3D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81C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4E3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</w:tr>
      <w:tr w:rsidR="001423AF" w14:paraId="004D308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9BD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BC1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944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EC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2D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1A5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1F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00059C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A79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6B0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B6C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158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D7B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528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F62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27B765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108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1DA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7D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DD5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32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D9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D3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BE929D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8A9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2B3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63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C66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90A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264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EA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1C5440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6FB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A8C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BDA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859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D8D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CAA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50E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C6D412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A1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86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E69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F92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EB2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CAD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0A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65B33B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8D2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0A7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914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46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46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365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E0E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FDD46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C23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5BF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5A2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D8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DC4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DB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0E7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D727BA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9F7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002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90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486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230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F7B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303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F90016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ED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916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393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D83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D47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407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3B2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1B0879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44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C73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8A2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EE0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216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0F2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20D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C8D4E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F74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4D3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31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95E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340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61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CE2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1323BF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DD7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FDB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E5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E26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A21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4E1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F0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F9E397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2C2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D3D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50F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2D3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1DD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E15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B05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CF605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041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B59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4A5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6E1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52D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94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51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4D25D9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F5A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BB3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40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3E0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41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32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F65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25A640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C5E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A60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70B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B32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A39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7A6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36C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42D8BA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B51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725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261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83.40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62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562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A50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D5E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4742D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E3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FC5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B6E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10A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4E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83.42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5DF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13D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</w:tr>
      <w:tr w:rsidR="001423AF" w14:paraId="07D9B88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D4C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F0B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49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1EE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E9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EBF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32D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B2581F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DA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E6B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739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09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D5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82.74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6AC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E64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</w:t>
            </w:r>
          </w:p>
        </w:tc>
      </w:tr>
      <w:tr w:rsidR="001423AF" w14:paraId="641A73C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6B6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3E5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C19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880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03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91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9E8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92E4B5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9B4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E6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F7A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A80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7A3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71.100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51D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F46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</w:t>
            </w:r>
          </w:p>
        </w:tc>
      </w:tr>
      <w:tr w:rsidR="001423AF" w14:paraId="6365660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E79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B1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541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AF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2B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82.159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29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90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</w:t>
            </w:r>
          </w:p>
        </w:tc>
      </w:tr>
      <w:tr w:rsidR="001423AF" w14:paraId="2B5C981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84A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DF0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0C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B8A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CE3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777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5F7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F74ACB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38B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596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609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785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851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74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60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53CBF8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3C1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13D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216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7D9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485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82.71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4DB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ADA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</w:t>
            </w:r>
          </w:p>
        </w:tc>
      </w:tr>
      <w:tr w:rsidR="001423AF" w14:paraId="6451384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B7E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2D8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46E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161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35C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CB2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BC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</w:t>
            </w:r>
          </w:p>
        </w:tc>
      </w:tr>
      <w:tr w:rsidR="001423AF" w14:paraId="04AAAEA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92D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E82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141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D5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80B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CBF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879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14AF9A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AF4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525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D2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50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E2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EDE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94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2E42AE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99A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C5D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CF2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3F5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6B5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507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5F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6E0F6A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BD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F2D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242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50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0B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3F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CD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834A6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276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CC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9C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D6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B41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B9E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9B0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3F871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19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B53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161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C3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1C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E02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17C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5B7882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D89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0E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F6D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471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13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4AD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41A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9FD7EB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EA9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C93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683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7C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F3E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D51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21A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33BA53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437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113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ED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81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6F9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6E9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95B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E8BCC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D33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BF8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96E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C13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33F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2B9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1F3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6B0B64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F99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D2A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519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4B9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A0E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4A4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AB0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FF02E6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CA1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D57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7A2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10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656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79C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357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1FCABB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FFC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957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C57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06A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B17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4FA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FF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58A8C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4EC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5E3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2F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33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954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869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A3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27AE8F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050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9F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3D2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808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69B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887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0E3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</w:t>
            </w:r>
          </w:p>
        </w:tc>
      </w:tr>
      <w:tr w:rsidR="001423AF" w14:paraId="24F2842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921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630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F91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C9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61B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8CE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521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</w:tr>
      <w:tr w:rsidR="001423AF" w14:paraId="26CF2C9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3E8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D12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2C4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19A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14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9B7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18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</w:t>
            </w:r>
          </w:p>
        </w:tc>
      </w:tr>
      <w:tr w:rsidR="001423AF" w14:paraId="363C86B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E17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540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77F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1FC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A2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61A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54C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</w:t>
            </w:r>
          </w:p>
        </w:tc>
      </w:tr>
      <w:tr w:rsidR="001423AF" w14:paraId="63D0C92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97C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2C3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581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D35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62A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7C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9BB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3F2BE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E8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EA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1B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A9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270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B63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BD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9685EE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02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822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75F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B25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42B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F74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FB9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09884E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EF1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82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64E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048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411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53C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09A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</w:t>
            </w:r>
          </w:p>
        </w:tc>
      </w:tr>
      <w:tr w:rsidR="001423AF" w14:paraId="66F22EE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E2E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"БИ ВИ ТРЕЙД"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3C6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C56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BE8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0F8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9F5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C7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1B7842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E72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D06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6B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14A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95.929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04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C75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35.788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01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572.61</w:t>
            </w:r>
          </w:p>
        </w:tc>
      </w:tr>
      <w:tr w:rsidR="001423AF" w14:paraId="14469FD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F4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9E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0C1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193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CA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211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B3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AF9A31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E7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113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CC5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7E1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839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60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D21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8247F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0F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4E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0F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013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1C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363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89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AB719F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E90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BE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1F0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4D0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CA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E6E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887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FCBF9F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B4D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ABA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5C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3B2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97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57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3E6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D35413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034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20A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AB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B1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952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C4C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81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AF24D4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298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78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078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223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1C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7C9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AD2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65DBCD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BF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33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B7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C2C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DF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3F6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A3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A3CBD3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1EF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AFD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5DD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06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39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FFA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C11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AD57E6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28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F1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A94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742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5D6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CC9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01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D0CF65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FEA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C8D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ACB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BB9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31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DE1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E4A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4322CC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2C8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5F4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8E7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F3B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49C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7B3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C53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2935E8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D35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F9E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089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E2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8AE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96F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9E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F29CB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EE4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05D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9F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65B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EEE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52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C18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17ECB3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30E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54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167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7E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722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2AA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CCF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280B6D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6E1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295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CF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85F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C79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C07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E9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FFD441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333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E61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31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26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3F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32C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1DF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BCE6D1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94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78F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71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3E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602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DB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75F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791626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C37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D33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7EF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C83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9E8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DC7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C33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871986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81F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4BE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1F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18A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A4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83.42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AF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A6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</w:t>
            </w:r>
          </w:p>
        </w:tc>
      </w:tr>
      <w:tr w:rsidR="001423AF" w14:paraId="25E9985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0D4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0A2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F7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2A3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96C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18B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800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816FD0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8E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6EF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C9B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40C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AAB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EEF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F93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139F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543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B05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778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ED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05D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D8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EF2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5A8100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FCF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6CE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CE1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3D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49.902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EE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670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0.873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B3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13.96</w:t>
            </w:r>
          </w:p>
        </w:tc>
      </w:tr>
      <w:tr w:rsidR="001423AF" w14:paraId="6F915E7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B30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125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C6A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062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11.949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5C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B75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3EC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D11E24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4F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44C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86D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87.65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8B4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58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5CD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46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D872F4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228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A52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44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EE6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1D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99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9AA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AFA26C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C9D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3EB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AF2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ADE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3A4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54D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893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9E8AAC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DEF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C0B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40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D06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DC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0E2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541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E9631A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C7E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B44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D0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87.64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5D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40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A4A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16A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56DD5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BBF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CC7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38C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87.63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C95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398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D32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66C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2BE83F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6DC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893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95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D5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05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A86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689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EBF66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90A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DCE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854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052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A46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87.102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7E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AF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66.56</w:t>
            </w:r>
          </w:p>
        </w:tc>
      </w:tr>
      <w:tr w:rsidR="001423AF" w14:paraId="1EDAE8D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67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15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81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C16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A1A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C55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F68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FEFD89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3EF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DA8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A47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302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1FE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E21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25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08607D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605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4CD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8F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D1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94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A86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12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8CA5AC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8D4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48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418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87.62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016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858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5E5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BD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332CD5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862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B62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1FC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4E9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1A4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9B5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13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4F638B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40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323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F1A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BB6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D5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F4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4FC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F8876E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AB4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C9A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C50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00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9F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3AC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3CC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6C8C5B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9C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F8A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910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19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098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C31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C93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41.06</w:t>
            </w:r>
          </w:p>
        </w:tc>
      </w:tr>
      <w:tr w:rsidR="001423AF" w14:paraId="51D5263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555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276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225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911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13C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6D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3B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F0C909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2A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A3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1D1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ED3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D58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D7B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EBF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7AF1AC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2C5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E23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B2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87.66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0FC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D77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B0E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DA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3D55A4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207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2B1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196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FEF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601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89.104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F96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E5A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37.86</w:t>
            </w:r>
          </w:p>
        </w:tc>
      </w:tr>
      <w:tr w:rsidR="001423AF" w14:paraId="0536626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427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AF2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F8D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4F0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90D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87.70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80F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02F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</w:tr>
      <w:tr w:rsidR="001423AF" w14:paraId="1A6FD22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8B0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3D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2C4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F7E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739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767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D62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</w:tr>
      <w:tr w:rsidR="001423AF" w14:paraId="3F6832B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ECB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E44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3D5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DE8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C87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F27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9EF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2A1C4B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EB9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ED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8EB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B2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FF9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467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E72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966607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47B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AA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23A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893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AB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B2A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1D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</w:tr>
      <w:tr w:rsidR="001423AF" w14:paraId="48C231A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EA1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851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EF2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F4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D7A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823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D37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78BDAC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63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BA5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BBD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2E7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70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DE2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401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A8787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629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5B3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A0D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B4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B63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E1B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2C5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2F80D7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340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5E1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64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EB1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98F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4A5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96A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1A2C6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A7D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5ED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FE0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DEC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94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5E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650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DA1CCE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5CA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75A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9FE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43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1B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F99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08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691C7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EF7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FF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CDB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6CB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8BD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4E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2EC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982BE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57B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D10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08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DEB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0D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C34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03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03E241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68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0F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FB3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EE5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16E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810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A79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2C50F9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ADE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4CF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0E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E6E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8C6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6EC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01C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27.78</w:t>
            </w:r>
          </w:p>
        </w:tc>
      </w:tr>
      <w:tr w:rsidR="001423AF" w14:paraId="4693D01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2F1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B8B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983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88E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529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CF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58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1F002E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2AC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0CE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CCC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776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616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BD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45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81EC9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B25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0BF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DDB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6CE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BD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FC8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7EB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</w:tr>
      <w:tr w:rsidR="001423AF" w14:paraId="7E17D14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DA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262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0C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A7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B6B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352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A10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5408A2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1F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A2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144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74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821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B4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21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7E37F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DD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4C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4CC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194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F8F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FBC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8B0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FD00D5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568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AC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C19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3F5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3F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5DE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33A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385385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D72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F01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4E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66D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589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AA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A65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4155F1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32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9E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E6D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3A8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1D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3C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FE3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1996BA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CA9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9FD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659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C7D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91B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208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387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30B687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12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5A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438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87.61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075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B46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084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2D7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46AE2D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6F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F65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D0D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AA7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701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CC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AEA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1B305B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E32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6CF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B82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03E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841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967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5D0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BBE88F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FD9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7E8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26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B64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E3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7AE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EBA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AE9ABA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80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5E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40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146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A4A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AC5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AA6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1AE11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91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734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F6B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032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0DC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FEE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F98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29D2D2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A3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2A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35C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D8B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23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F50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60C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D2BF5D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AFE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18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65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D9C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696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E43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21F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6E848CE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3DD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01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463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6F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AA8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6F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883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04337F2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FA1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8CA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E92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87.67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7BF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13C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D76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74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E825A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13F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21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D3D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84F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6F7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C2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4B0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E6D088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A9B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360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EE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10F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10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469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BDD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218E65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E03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C36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E28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22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33C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58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F7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D9A111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A5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859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A98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8A8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BE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22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8E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75F800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D1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DCC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A4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A7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B4A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847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E4A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48AE7C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0A9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61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E2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3B5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F1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0AA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521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112F2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9D0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07B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CC4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835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20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EDE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DA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F269F2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A3D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39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DC9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87.60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A5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DB3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8DA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D77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689626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C2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6DF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146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C45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95A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A22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07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E78FCB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00B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80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DA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87.68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944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D15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135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3D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0E3CEA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33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FE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77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3CD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2A1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13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27A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9CF967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AC8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645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4A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7B7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102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CE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210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86F22E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B82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43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7E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C29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A93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89.109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6C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F72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</w:t>
            </w:r>
          </w:p>
        </w:tc>
      </w:tr>
      <w:tr w:rsidR="001423AF" w14:paraId="0E24654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AB9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79B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909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9F2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138.627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39B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FFD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20.440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4E9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327.04</w:t>
            </w:r>
          </w:p>
        </w:tc>
      </w:tr>
      <w:tr w:rsidR="001423AF" w14:paraId="6E2C581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D73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AB1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A43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D29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381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53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3D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CA88CC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CEB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C3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A7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F35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EB0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569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86A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5091A7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E4A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9E2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18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9D2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54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358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84E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36.46</w:t>
            </w:r>
          </w:p>
        </w:tc>
      </w:tr>
      <w:tr w:rsidR="001423AF" w14:paraId="14587F7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9DC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E7D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B8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ECC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F71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6B2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E5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24.50</w:t>
            </w:r>
          </w:p>
        </w:tc>
      </w:tr>
      <w:tr w:rsidR="001423AF" w14:paraId="1F7FCE5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FAA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C97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DD6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E10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5BB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E02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26B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17.56</w:t>
            </w:r>
          </w:p>
        </w:tc>
      </w:tr>
      <w:tr w:rsidR="001423AF" w14:paraId="3357658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DC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2DF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8D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CA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0A8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DB7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10D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</w:tr>
      <w:tr w:rsidR="001423AF" w14:paraId="7D78BDE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F25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0FB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1FB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1BB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41C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DE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880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10FEB1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9F3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0F3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957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F77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F63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345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742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6068D4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AE5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29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4C1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0F2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DEA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CE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819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DA991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786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D0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67D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8E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624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7D7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279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1B49FF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FAD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FA6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DE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85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1CA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192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18F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</w:t>
            </w:r>
          </w:p>
        </w:tc>
      </w:tr>
      <w:tr w:rsidR="001423AF" w14:paraId="499F643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E3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5F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CB8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BA2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633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4F4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6AB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1D9FD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565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8B9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C4E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201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923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54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8F7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A4D5DC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BE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ЛЕНД"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140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3AA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236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8D4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44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2BB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</w:t>
            </w:r>
          </w:p>
        </w:tc>
      </w:tr>
      <w:tr w:rsidR="001423AF" w14:paraId="59CBEC1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273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5A8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B0F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01A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9.575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63A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43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6.673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604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106.78</w:t>
            </w:r>
          </w:p>
        </w:tc>
      </w:tr>
      <w:tr w:rsidR="001423AF" w14:paraId="504697A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7F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F2A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6EC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56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64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7C4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9EA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157.60</w:t>
            </w:r>
          </w:p>
        </w:tc>
      </w:tr>
      <w:tr w:rsidR="001423AF" w14:paraId="3D3DD3B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3A7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38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CD9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8B9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331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2E2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FE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254F78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0F4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38D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301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67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188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95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B34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59.53</w:t>
            </w:r>
          </w:p>
        </w:tc>
      </w:tr>
      <w:tr w:rsidR="001423AF" w14:paraId="6D6EDAC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07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3A2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4F4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4A1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07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690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AA8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45.01</w:t>
            </w:r>
          </w:p>
        </w:tc>
      </w:tr>
      <w:tr w:rsidR="001423AF" w14:paraId="4DC637B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D25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E7B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127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21B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DB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695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C1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40.72</w:t>
            </w:r>
          </w:p>
        </w:tc>
      </w:tr>
      <w:tr w:rsidR="001423AF" w14:paraId="6831218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88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D6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E97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EE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8A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EF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4C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F28086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020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CA2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D95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1D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DEF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503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146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25.61</w:t>
            </w:r>
          </w:p>
        </w:tc>
      </w:tr>
      <w:tr w:rsidR="001423AF" w14:paraId="1480FA5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86A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65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89A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92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51A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4FF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BFA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B8A448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077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EB3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46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81E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FE1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8FE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20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</w:tr>
      <w:tr w:rsidR="001423AF" w14:paraId="2072530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2EA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377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1B2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CE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D4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CDC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06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23.96</w:t>
            </w:r>
          </w:p>
        </w:tc>
      </w:tr>
      <w:tr w:rsidR="001423AF" w14:paraId="532245B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86B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57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AC3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2D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FF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519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E39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23.83</w:t>
            </w:r>
          </w:p>
        </w:tc>
      </w:tr>
      <w:tr w:rsidR="001423AF" w14:paraId="3978228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1C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DB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82F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D01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793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40C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286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21.91</w:t>
            </w:r>
          </w:p>
        </w:tc>
      </w:tr>
      <w:tr w:rsidR="001423AF" w14:paraId="24A2AA0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095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31C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192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FAA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B46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B1D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70D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21.84</w:t>
            </w:r>
          </w:p>
        </w:tc>
      </w:tr>
      <w:tr w:rsidR="001423AF" w14:paraId="13AA4D3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DC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948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B16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17F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21D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3C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436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19.74</w:t>
            </w:r>
          </w:p>
        </w:tc>
      </w:tr>
      <w:tr w:rsidR="001423AF" w14:paraId="2728385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13C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C2D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56D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127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70C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6AF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67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</w:tr>
      <w:tr w:rsidR="001423AF" w14:paraId="1D0A08A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63F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BAF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E4F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00F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24B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8F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3E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16FE91C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BEA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F40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6B9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326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8F4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E7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62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7963A1C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00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CDE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B2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26E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C2F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80E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609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13.69</w:t>
            </w:r>
          </w:p>
        </w:tc>
      </w:tr>
      <w:tr w:rsidR="001423AF" w14:paraId="2B133D3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389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DEE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937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CDD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01E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92.30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BC5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2E6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</w:tr>
      <w:tr w:rsidR="001423AF" w14:paraId="3025E8E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DD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75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59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FE2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ECF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92.177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695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FAF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</w:tr>
      <w:tr w:rsidR="001423AF" w14:paraId="6A3EF19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D9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5A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CC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DAF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82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69F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D1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B81C09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726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54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86C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A85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7B0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E4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EF8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D904EF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54D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AA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6DF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F7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E03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F28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393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</w:t>
            </w:r>
          </w:p>
        </w:tc>
      </w:tr>
      <w:tr w:rsidR="001423AF" w14:paraId="49E89A4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2F4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3AC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90E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E62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54C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F87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802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9E3912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432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43A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26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29A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44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EF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839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</w:tr>
      <w:tr w:rsidR="001423AF" w14:paraId="0FB03CB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394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FF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27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42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9AB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92.31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50E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CD0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</w:tr>
      <w:tr w:rsidR="001423AF" w14:paraId="5E9C895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626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C02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454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5D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8C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1CE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24A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149F16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D8C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B1F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71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AC9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45F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E59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4E1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37842A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33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791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897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9D4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9E2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20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B83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D9CB67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26F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81D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0FB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93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9A3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E6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DB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B008B7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157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38D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FE7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184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07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B0D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CD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34.40</w:t>
            </w:r>
          </w:p>
        </w:tc>
      </w:tr>
      <w:tr w:rsidR="001423AF" w14:paraId="7D8F452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35E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666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764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AF4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3F3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23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8B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FD7F22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DB7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9F0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BEC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D53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A1B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1B4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548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30.56</w:t>
            </w:r>
          </w:p>
        </w:tc>
      </w:tr>
      <w:tr w:rsidR="001423AF" w14:paraId="2F58B8E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2A1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646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CC2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B7C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4ED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C05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80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CE6E29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9F3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76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2F9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BC0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B34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E2A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283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</w:t>
            </w:r>
          </w:p>
        </w:tc>
      </w:tr>
      <w:tr w:rsidR="001423AF" w14:paraId="71225B5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2D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D94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58A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E0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5DC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444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97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18.87</w:t>
            </w:r>
          </w:p>
        </w:tc>
      </w:tr>
      <w:tr w:rsidR="001423AF" w14:paraId="71C4D01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88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E08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495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891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DCC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7D8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BC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974EA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072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719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909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87E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29A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7F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1E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D61E22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0A1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9CC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2C6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B18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51D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C88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287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CD845C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84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5DB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6D0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0B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C2E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65B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E71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</w:t>
            </w:r>
          </w:p>
        </w:tc>
      </w:tr>
      <w:tr w:rsidR="001423AF" w14:paraId="70425D4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FB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81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D3F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F60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E4F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65.235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60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0D0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</w:t>
            </w:r>
          </w:p>
        </w:tc>
      </w:tr>
      <w:tr w:rsidR="001423AF" w14:paraId="5771F65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164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EF3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3BE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4C0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4D5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0F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A31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E5E79D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552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EAD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CBB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DF4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12.717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8E1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F96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03E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20BA28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8D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5B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DC6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43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FFD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DFE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B7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F4A21B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F2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C65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AB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A1E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8C9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B3F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056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A51B09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CD1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DD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F5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5AC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D0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3D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31F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331CB5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8A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8E3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2E6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211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161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4B3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405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FE43E0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199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8E9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BB6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3C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1F7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40D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DC4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CA44D8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C0B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063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61C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AE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5F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CCB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91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C7A7AB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DF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3F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087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F2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36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33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32D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3A8861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38B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E90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346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A6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242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31C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BA6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91AF1A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DDE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58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02F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C37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5E0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F56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6C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1E3ADF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D2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257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754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731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297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4E5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2A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D4B04C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5AC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5C2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6D8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391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87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E9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27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48B944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297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F35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3C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A9A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66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57C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732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30CC52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526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EB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845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29E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FD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4D0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468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C7F86E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48E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2B2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169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87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684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6D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74F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CFCDA7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738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F4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D4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CDB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62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422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D4F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765B63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5DF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763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85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55D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FF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819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DE0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C3C9BB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3E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036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E32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13A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821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C7D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EB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79BB1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DF9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49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6F7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890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A55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0CC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2FB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236B3D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AC1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E90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B12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414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D1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EE1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1CF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E62F71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10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DDC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079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3B1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B0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FE9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A56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E2B3C6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C8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38D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FA3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79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73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E95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1EA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142E9E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9D2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D10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854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B4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41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FB7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C20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36C0AF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535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88B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13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4C3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A3B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32D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451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35A6A0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92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2AE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296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3F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B86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3BD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24D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CA59F7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1E6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76A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BF5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355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CD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E14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521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7BB48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4AC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DD0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45C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3D7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058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55F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C53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791B37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9A2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200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5A3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017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350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31A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FCB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CA58D7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FFA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B71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C50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949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801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F5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20D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3215D7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0A9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538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98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EA9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E55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07C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BD0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07EDBC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BF8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BDE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07F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7EF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361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58E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36A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A016FD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28F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527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A6B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67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3B5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9B1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DC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63B07B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C3F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DCA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96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6ED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DA6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575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94D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B0679B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4B4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340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E68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CE9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2A6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DE8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F4D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A9891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5F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06B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DDA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DDA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D0F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EE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CCE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7952D9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EB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4DD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363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BEC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858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B3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349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F27155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30D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C2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D9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509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8BC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BCA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11B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</w:tr>
      <w:tr w:rsidR="001423AF" w14:paraId="41E4953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BF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46F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10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15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AC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CBA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B83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A1A11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E26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648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8C5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149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B2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F39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7D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</w:tr>
      <w:tr w:rsidR="001423AF" w14:paraId="29BA45F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F4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63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1B3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F3E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E95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29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55D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</w:tr>
      <w:tr w:rsidR="001423AF" w14:paraId="225E3CC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B36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E0C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380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3C6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EE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227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748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BB86D2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0A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E4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775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71.101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741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75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3B3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5CA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7F3E99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FE2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91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47C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EA7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5BD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6A4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2B2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</w:tr>
      <w:tr w:rsidR="001423AF" w14:paraId="3EDC96C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653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B4E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966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76E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BAC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48C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1FD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</w:tr>
      <w:tr w:rsidR="001423AF" w14:paraId="2A8113D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027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BEA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235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8E1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FE7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5B1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68F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E9C78A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2FE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83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86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47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BC8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BD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AC0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DEDAC4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DC9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CB9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9A1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990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A0F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77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D3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7BEB1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602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898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291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F1E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A3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A7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F6B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1C35C2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A2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E4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FCE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FEF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B39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453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19D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890C0E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25E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86E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693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71.102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8B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ECF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2F8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C4C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D4C099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A1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01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3DE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DFC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278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13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B25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1FF7F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83B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E6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5C1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BD3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931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6AF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F9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73C8F7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93E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28C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443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CA6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ED9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03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63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</w:tr>
      <w:tr w:rsidR="001423AF" w14:paraId="719317E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7B5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B6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2D4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715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516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DD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1F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03A2A5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0A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F0E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30B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C9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0F9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04E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272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061D40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805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B95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33A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84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AD2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DBE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87D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31.76</w:t>
            </w:r>
          </w:p>
        </w:tc>
      </w:tr>
      <w:tr w:rsidR="001423AF" w14:paraId="22CE075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031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D28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4B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D50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026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675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05E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31.75</w:t>
            </w:r>
          </w:p>
        </w:tc>
      </w:tr>
      <w:tr w:rsidR="001423AF" w14:paraId="4A9A0C8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85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88E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517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1AE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27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46C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1D1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696902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F37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1C2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EAB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2E5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04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2CD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C39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2BD4F8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40F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63A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8F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1E6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46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71.100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D66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E21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26.78</w:t>
            </w:r>
          </w:p>
        </w:tc>
      </w:tr>
      <w:tr w:rsidR="001423AF" w14:paraId="18D044C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06A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49B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085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DAF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137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DF3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E1D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ABF9F6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5B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052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01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15E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43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F26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201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13567F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3DF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24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A5A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84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44B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83.43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3CA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38E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24.57</w:t>
            </w:r>
          </w:p>
        </w:tc>
      </w:tr>
      <w:tr w:rsidR="001423AF" w14:paraId="1580720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287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ED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66D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921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D37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E3A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8FA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DF1673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4F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998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382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4B0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524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88E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710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24.37</w:t>
            </w:r>
          </w:p>
        </w:tc>
      </w:tr>
      <w:tr w:rsidR="001423AF" w14:paraId="344F0B9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1FC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671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3DF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443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A88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53F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E9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</w:tr>
      <w:tr w:rsidR="001423AF" w14:paraId="04DBD71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CCD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A2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29C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C2F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A33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4AA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A30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70B882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81E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89E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0A7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9FB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9F8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071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FB5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09AB32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A5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A7F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EE0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897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457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ED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812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EA609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7EC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DDA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C48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44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5CC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5C6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8E3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E1BDBE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49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439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6DC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A0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6ED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F8F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6A9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A9774F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132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86C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BB1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DA9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0F9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3A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61C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D0A815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B8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8D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FDD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68D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13C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8C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18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20.95</w:t>
            </w:r>
          </w:p>
        </w:tc>
      </w:tr>
      <w:tr w:rsidR="001423AF" w14:paraId="169847A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026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10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B72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C5D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39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29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59A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20.85</w:t>
            </w:r>
          </w:p>
        </w:tc>
      </w:tr>
      <w:tr w:rsidR="001423AF" w14:paraId="796B531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197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F2D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73A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E40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D78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14D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56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9AA967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A7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8E1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80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69F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568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95B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124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4E7F1C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C05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027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6A2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96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A8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EF6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121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2597A3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402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82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6D8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9EB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D0D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2A7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30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18.78</w:t>
            </w:r>
          </w:p>
        </w:tc>
      </w:tr>
      <w:tr w:rsidR="001423AF" w14:paraId="256BC97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128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259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EC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70F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B6E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A29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D2E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934103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D9F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9B2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E73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4DC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09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ACA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2E3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</w:tr>
      <w:tr w:rsidR="001423AF" w14:paraId="6E4DDAB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F20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12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23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F4C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A0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34F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991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7A2E62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C7B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C4E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B18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FF1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854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E7C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034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16.71</w:t>
            </w:r>
          </w:p>
        </w:tc>
      </w:tr>
      <w:tr w:rsidR="001423AF" w14:paraId="6A0CF8E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393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0E8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E06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627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EF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80D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A1B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6FAE59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4A1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C92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A87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F46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F6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F11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771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400533C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5B4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907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B41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AA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E7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BA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EF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FE616E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151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52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F1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93F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5DC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C72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336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8E07C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CF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0C9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098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0B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00A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E11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BE1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53BA7B0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D84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51F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EA3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3D1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5C2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9E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7A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06404FD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F8E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14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95B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709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5A6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E9E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EA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3D20354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B7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1A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111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8B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64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4D9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967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4C71EB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F7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D7D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1B5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1BD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73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078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93A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E9268C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2B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9D8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967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447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A6F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1A3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992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5B583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9D7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5C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56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B48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63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7F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F6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A7A555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456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83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87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923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784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3DB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88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2DFBF9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929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C0B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F6E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4A4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7E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AC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9E8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DBAD99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D0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338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C2E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96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3A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24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3A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15.86</w:t>
            </w:r>
          </w:p>
        </w:tc>
      </w:tr>
      <w:tr w:rsidR="001423AF" w14:paraId="2A94022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2A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151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AC9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AC5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F8D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1F6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92D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D136E4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3E5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A9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D9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DF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2F7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80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C6D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3BB0A4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7F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85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D5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F78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BCF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435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6B5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B9C54E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55B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AD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CA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B41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D2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35A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6D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13.06</w:t>
            </w:r>
          </w:p>
        </w:tc>
      </w:tr>
      <w:tr w:rsidR="001423AF" w14:paraId="3A48D86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131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1B1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426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4F1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61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146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1C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850A49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C0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013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9E0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6F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39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2BA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06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</w:tr>
      <w:tr w:rsidR="001423AF" w14:paraId="5370206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704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5E5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4BA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0DA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38E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30D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57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</w:t>
            </w:r>
          </w:p>
        </w:tc>
      </w:tr>
      <w:tr w:rsidR="001423AF" w14:paraId="26B1EDD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82F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E1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195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B97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6BC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BFF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700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93FE14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E59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06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90A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A0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9B2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84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83A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9201C0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218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165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F92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3D4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8E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E67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09E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C606C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0F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936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E2E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24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C3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188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93D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1CF531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E5F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BCF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6F8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291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34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282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1B8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0668C1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3CF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F8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7DA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444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791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B43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A5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3460E1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8B6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21B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02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508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45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ED4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A31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9990C1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84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D75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61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170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FFE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72.154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656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D7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</w:t>
            </w:r>
          </w:p>
        </w:tc>
      </w:tr>
      <w:tr w:rsidR="001423AF" w14:paraId="553BC16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E6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AB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17E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DD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85F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72.155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B5B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915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</w:tr>
      <w:tr w:rsidR="001423AF" w14:paraId="30D60AE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676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3C1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1B0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F31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31F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4B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F2D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F497FB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A9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C80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D5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F12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8E5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887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2A5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C2AFBF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47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955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BC5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CF8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4FC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875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7DB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09773F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09A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0F4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EC2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84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7FC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634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E36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D4B21D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85B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8C4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7E3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688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58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D36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87B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30.53</w:t>
            </w:r>
          </w:p>
        </w:tc>
      </w:tr>
      <w:tr w:rsidR="001423AF" w14:paraId="3A2BF2F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B7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A9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C7B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00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FEB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B9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E15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F570F6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5E1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57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079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68B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087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19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E9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401943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6D3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1D9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A24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A38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BE9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AA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18B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1F12F7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F2D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65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D4E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2CF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5F5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6E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EE2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042320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CE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D28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0E0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F17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9A4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3A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C15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CAAA4D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554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35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202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76D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3CC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01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C9F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000F5E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40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67C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698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AEB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33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BB1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E1B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FD3227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759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ED9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A99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D6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8EA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873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718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A3C8B4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0B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644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3B9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12A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8D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1D2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D3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D93171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A6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9F9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BD3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971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742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40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122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</w:t>
            </w:r>
          </w:p>
        </w:tc>
      </w:tr>
      <w:tr w:rsidR="001423AF" w14:paraId="5463E7B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B0A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A55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0BA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FDB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F9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5AF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9C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</w:t>
            </w:r>
          </w:p>
        </w:tc>
      </w:tr>
      <w:tr w:rsidR="001423AF" w14:paraId="41E0905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D04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A56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937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4F8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7F3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C3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25C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3AE2BC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E7C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B0F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66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0C2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36D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1F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84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D985D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84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EE6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B97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0D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CDC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4D9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7B3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3B92C2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05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A71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245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ED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9B0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D8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DD1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</w:t>
            </w:r>
          </w:p>
        </w:tc>
      </w:tr>
      <w:tr w:rsidR="001423AF" w14:paraId="1EE6B1F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6F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07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32C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A52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DCB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94.120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AA0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ECC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</w:t>
            </w:r>
          </w:p>
        </w:tc>
      </w:tr>
      <w:tr w:rsidR="001423AF" w14:paraId="7E38F48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64E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FB6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4F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81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19F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94.121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E09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61A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</w:tr>
      <w:tr w:rsidR="001423AF" w14:paraId="43D9B1B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A79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39C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689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400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512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75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02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DA658B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331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18A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72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34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67E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E4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6AE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1423AF" w14:paraId="344F899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632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B75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6AA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903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E21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CFD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F35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B568D9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DF5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F62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4FE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580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101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355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646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EA43A9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F4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395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DF6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A27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C2D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D9A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67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</w:t>
            </w:r>
          </w:p>
        </w:tc>
      </w:tr>
      <w:tr w:rsidR="001423AF" w14:paraId="2FCF345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A4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C38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2A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AE9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F82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CEE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240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6688B0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6F7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9D9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43B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CDD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EC9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7B1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5C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19.05</w:t>
            </w:r>
          </w:p>
        </w:tc>
      </w:tr>
      <w:tr w:rsidR="001423AF" w14:paraId="6500931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AF8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C75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366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933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AC9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A2F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1F0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18.95</w:t>
            </w:r>
          </w:p>
        </w:tc>
      </w:tr>
      <w:tr w:rsidR="001423AF" w14:paraId="54D026E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85E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C2F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93F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19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4D9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574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88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13A80B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21D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A40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6A5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810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E5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D39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B5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16.59</w:t>
            </w:r>
          </w:p>
        </w:tc>
      </w:tr>
      <w:tr w:rsidR="001423AF" w14:paraId="2336328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858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286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011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D22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B40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AD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9A4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DC58B9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E51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C1B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E29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8D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99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C8D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A3C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</w:tr>
      <w:tr w:rsidR="001423AF" w14:paraId="60CDE0E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E1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362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7A1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D1F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B65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FD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1E8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CC9D22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1B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8D0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15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81.61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6E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EDC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037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B55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8258C1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FC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864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EA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42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8D9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192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E3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D3DA3E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B14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273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AC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ECA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9DE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1EB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797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476FC8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5C9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EB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5C5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68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8F5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CF8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D4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AFAE8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2B6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BCA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A6E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EDA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608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1E0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F8A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C11601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4C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4E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ED3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81.65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ED1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B8F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9E3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BF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1E6FC4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090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9BF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85E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81.67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67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39F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C96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27F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DED998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94A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2E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044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0A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A8A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3E1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72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EFE41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CB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5E0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DE6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54C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456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57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E8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700E06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D48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AE3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120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BE5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00C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F3E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478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6E8F24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DB0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EE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04B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7D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C66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92C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08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4F7CDC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456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767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030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A3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158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B8D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0CA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FDEB30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D3D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F95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8A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F4D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DF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BE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8A8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27DE97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7E9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E6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68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81.66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99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FC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5ED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9DF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0A8E10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206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28E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C8A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D86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F8F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0A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F80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361E02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CFE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84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E20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11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E0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B64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C07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7744DD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132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1F0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82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7D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E70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AC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25C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CA801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BA7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2E8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8F5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8A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142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215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45D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22A1C1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01D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79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3F3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81.78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EBF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6BA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D74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4F0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E7D9CE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35D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7AF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1AC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81.62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78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2E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A42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67F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822E8D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9A1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C62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70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81.64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E15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755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FA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0EE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C4A104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ADA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2A6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311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8C4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C3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9E8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41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4E327D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47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37C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2C6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84F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ECA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81.77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AEE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D90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</w:tr>
      <w:tr w:rsidR="001423AF" w14:paraId="6286D32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B4B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B0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C4D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10B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12B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0D9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319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</w:tr>
      <w:tr w:rsidR="001423AF" w14:paraId="4D29D14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FA8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1EA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AB5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45E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42C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ED1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9DC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A6B86F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DA9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27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785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A36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B5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1E0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203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E819E5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461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74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E7B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81.52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2BE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05D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DB9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C63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B463A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4C3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39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5D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81.50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B74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E8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AE4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60F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B791AC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9E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46A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34D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81.51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456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4F8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000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7D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B4F56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B3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07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2F2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A82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6F6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B3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EBE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74BCF2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BE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608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538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81.63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45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886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AAE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678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E45DB6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744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8FA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699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81.60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CF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FE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3F0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D1E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77625D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FC7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6AF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84A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F3D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8B0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81.76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4B3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2F4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26.56</w:t>
            </w:r>
          </w:p>
        </w:tc>
      </w:tr>
      <w:tr w:rsidR="001423AF" w14:paraId="0A409E2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09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E21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C48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411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E55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81.75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076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177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</w:tr>
      <w:tr w:rsidR="001423AF" w14:paraId="68E1F82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F86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8D0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E14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81.57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7A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0CF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4C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864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228F6F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985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16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5FC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BB4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8F0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FB3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87F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D8945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7C9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2C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B5D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375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EC2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8D9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9E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C2168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F2F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20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32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5EC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81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80D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C6B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C8ECB5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722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F3F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699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8D7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A6C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430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966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3ADCD6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7E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2DF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320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F46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33B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30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CB2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4F5E67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D35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42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AC0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81.59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49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9FF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A9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2BE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AD0088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26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1F4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A1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81.54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1EF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D0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1E0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E19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A531FE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46B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77C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B22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768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CB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1D7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F3F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41487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D7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BBF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C9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C0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27A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51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3BE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18.94</w:t>
            </w:r>
          </w:p>
        </w:tc>
      </w:tr>
      <w:tr w:rsidR="001423AF" w14:paraId="4F950CC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416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98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B29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81.55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629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736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7BA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D92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9D5B0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F2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5B1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5EE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D85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81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867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537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1CE50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9AE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DFC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18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81.58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1D7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5E5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61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0D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9BC3DD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B65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154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CC0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795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C7E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A78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92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B25628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E5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E01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46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A3F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32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30A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5C8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0F6D18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27B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84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A1C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2DF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AE9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436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B1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3696EA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17B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9A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0B1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B2F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33A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69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892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E86AF1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E8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492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F5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250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F5D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0C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66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17A3E2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37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A73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D79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E63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8E4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F7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F1B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D8B683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EC6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3A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46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4AF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B15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81.53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05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635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13.95</w:t>
            </w:r>
          </w:p>
        </w:tc>
      </w:tr>
      <w:tr w:rsidR="001423AF" w14:paraId="4A1401D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914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E77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9EB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9C2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E34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484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EE3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</w:t>
            </w:r>
          </w:p>
        </w:tc>
      </w:tr>
      <w:tr w:rsidR="001423AF" w14:paraId="3EB6BB6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734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30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9DC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77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75D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302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885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07D7A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C4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A95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59F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81.56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CE3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FF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67C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EE6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042817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9E5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7C7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343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DFF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353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40A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7DB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DB459B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5E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28E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9BD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2DC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03E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735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AC3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675ADA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3A2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6EF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B2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425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11.838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E5C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59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525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ADE365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3CA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E43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A8E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86A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614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BEF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D13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2113C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81D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E76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469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482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DB9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7E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E50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88C563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1F1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EF4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58D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6C8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5E7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305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1B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572478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538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5C2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5B3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E8F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CC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3C9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31D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108335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DFC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9B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0CD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53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B7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BFC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670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B31ECD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5E5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78F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6D8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757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025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DF2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7CA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6AEE7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824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C99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EA9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D2B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7E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32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3B7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5149DA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42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1C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E0B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00E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38F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CDB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CB3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D110E3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1B5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12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A4C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841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32E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970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419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E466C9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B52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8E4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0A3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53C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7B3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EE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0AF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5ACD88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E8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9E0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7F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FF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0B3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2D4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296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5D3C96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6C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E9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FB7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0B9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07D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17D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F7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C0487B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289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186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36C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442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729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8E9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3EF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D8D17E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80A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68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308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A07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481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643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16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DF91BC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AE6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68B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FB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B49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F3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20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7B3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65C206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C9C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25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2F6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881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DDF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BE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902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0F1B15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2D0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BF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41D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C22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108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E3B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37D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179DDF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D51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63E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56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C6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80C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42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8E7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2366C3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67D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451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601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5C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6B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93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02E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A3ED93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2FD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DCB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A86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17A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844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686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836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44DC3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088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378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08B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3D2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61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914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0A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9750CC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4A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620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BBC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F2A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880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01B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0DA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68620A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39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D5D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7CB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FC9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159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22A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299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EFA934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052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C41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E53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257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BB2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69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10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29D019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09B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2A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AC8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D1D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8BB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08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3E5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4952D1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2FD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75F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8BB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98F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94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20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51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BF41B2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05A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208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882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6F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1D6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C21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4B7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8194C4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2BE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B0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6BD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F27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D0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7F3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300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3E9793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05A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4DD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23E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F8A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DB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84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7C5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AD9301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CFE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F03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886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81B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4C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6BD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EDB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44CD56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737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8C7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396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DC5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FC6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585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D06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3B3999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74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1EB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E9B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889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951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B25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15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CDF33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898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E24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A7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03D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21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DBE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18B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13B9A9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C6B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29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94B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89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4D0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F22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A00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1A4785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5B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3D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F43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1EE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07D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537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629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C5466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88C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131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29F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3EE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321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F6F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279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48D505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AFB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17B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DCA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EA1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FE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B5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4DC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47CE3A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EBD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004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E3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CE6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70D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79E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6F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63.98</w:t>
            </w:r>
          </w:p>
        </w:tc>
      </w:tr>
      <w:tr w:rsidR="001423AF" w14:paraId="69365CB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62E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ED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40B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EB3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13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8C9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660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754ED9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0F6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755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723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55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EA5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C02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A7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63.98</w:t>
            </w:r>
          </w:p>
        </w:tc>
      </w:tr>
      <w:tr w:rsidR="001423AF" w14:paraId="2F54739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C2F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457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F1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D23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5A5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E7C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7D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699C19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B8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9CF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16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94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CCA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F6E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106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BDD345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46D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581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AD8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D00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CE7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6B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431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63.18</w:t>
            </w:r>
          </w:p>
        </w:tc>
      </w:tr>
      <w:tr w:rsidR="001423AF" w14:paraId="4A7FBD4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D80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28C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340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DC1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AB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0DC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250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F5CEC6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CE7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433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671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B2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A30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4A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E16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BB4CEF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677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81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D5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824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8E7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1EA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DD9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9AF7C0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3A8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6A7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10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AA9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01B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985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B4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9A0B0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606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749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D68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03D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2B8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E51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5C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57.44</w:t>
            </w:r>
          </w:p>
        </w:tc>
      </w:tr>
      <w:tr w:rsidR="001423AF" w14:paraId="6866E20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62E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193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0C7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49D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84E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FAB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466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6EFE1B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94E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13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E79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6FC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11C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450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60D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8C5414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BC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9AC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D39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9C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8B6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D2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923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E0A4AD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6C4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EA5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2B4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CFB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637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0C3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1F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EEC527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58E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6AB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281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321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FA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5B2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AFB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50B62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3D5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414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6DD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2D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A9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16B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29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4151B8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0B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E82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4F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986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408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B28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42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4C4D49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E91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7BB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17A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34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8E4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F4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388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A7F3D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C08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C11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C3D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C83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CC3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5FC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F2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F9BB85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2D2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45B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61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F61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41C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482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B69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93635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C86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677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08A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04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915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1D7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8DC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81B1B0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7EF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9A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317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20E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1C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12D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F9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47.98</w:t>
            </w:r>
          </w:p>
        </w:tc>
      </w:tr>
      <w:tr w:rsidR="001423AF" w14:paraId="0D5ABC7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F1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01A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B4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7D9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E5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7F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B5B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1EC2DA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D13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18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6F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C3D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840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65C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C6B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47.98</w:t>
            </w:r>
          </w:p>
        </w:tc>
      </w:tr>
      <w:tr w:rsidR="001423AF" w14:paraId="68AAA2C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035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88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2B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1A0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AD0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13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53E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CDFC5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4C5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8B0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E1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EAA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E0D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9FD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AB3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1C9174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6E6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0C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F67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95E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531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A06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76C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79C87D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FF9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73E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27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683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23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0D3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0CC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AF9236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440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DE3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E6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8D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9F6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2F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586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167935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0AD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10B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626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9E0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4C2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DE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713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3062E9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63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B1E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07E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1C3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842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35D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900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0CB656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757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EE1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61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00F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2C0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79.465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A85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57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45.77</w:t>
            </w:r>
          </w:p>
        </w:tc>
      </w:tr>
      <w:tr w:rsidR="001423AF" w14:paraId="65BFD9C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E00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09C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C1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D0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C7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E29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E3D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0E0A1F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84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81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D69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779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7BE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73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CB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44.64</w:t>
            </w:r>
          </w:p>
        </w:tc>
      </w:tr>
      <w:tr w:rsidR="001423AF" w14:paraId="3A946F8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25E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91E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A22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BA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B0E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17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C08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679387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7CC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F2D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A69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02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1AF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E1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494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606884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905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D38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9DB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46E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0CD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75E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18E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613373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D6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03E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405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098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4D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1C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E4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DA1531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A86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EC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56E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B2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40A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9DC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029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C61AC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CEE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37C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8F2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A64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5B6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D34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3D6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43D31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DC5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E9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E9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031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04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59F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9C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5343A1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71A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759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4E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9CA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9F3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9C7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B1C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A74CF0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85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DB2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52A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F0C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1FC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674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6DA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6E06D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10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6E6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45E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11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FDE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A56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FD9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E41A38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99F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74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26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BD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27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40E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EEB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B39C8E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14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46E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021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61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929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79.107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8F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1F6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36.06</w:t>
            </w:r>
          </w:p>
        </w:tc>
      </w:tr>
      <w:tr w:rsidR="001423AF" w14:paraId="4A0B340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D98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15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ED9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DBC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CD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79.106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89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F7F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35.18</w:t>
            </w:r>
          </w:p>
        </w:tc>
      </w:tr>
      <w:tr w:rsidR="001423AF" w14:paraId="2CC2BEB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6C9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9FF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BF7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E97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426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A8A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119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33.84</w:t>
            </w:r>
          </w:p>
        </w:tc>
      </w:tr>
      <w:tr w:rsidR="001423AF" w14:paraId="483316B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C10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65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415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F5B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68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588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90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D8E85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BED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AB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E4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42A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AD7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8AA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B3F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2A7A1A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6D4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F82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252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671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5E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EEE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908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6ADAB4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D3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2A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CF0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2D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8ED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70E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67C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19BB62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116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673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738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63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C3E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F53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CE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524415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836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89D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F70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D61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755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02F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976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D30272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BC9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C68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BED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8D4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7F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9B6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BAA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79398E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B28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A5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F03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507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62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C52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A8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3A9897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D27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E83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AE3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F78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81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32B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8B8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47D02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A68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55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89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90C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72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62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897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9AC880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0A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09D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CF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9E5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7E6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48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43A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356B6F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AFB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E67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57B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BF2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38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CDD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4A4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</w:tr>
      <w:tr w:rsidR="001423AF" w14:paraId="339465C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590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99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2D8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D14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071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CE8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F3D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87F8AB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3B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E4D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A39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51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9A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46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C3A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D92107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A99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E14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4CD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7F0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3A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78D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AAE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1EA510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D7B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06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F04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979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A9A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45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C3A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4FF21C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31C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A7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2C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C7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26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A8C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9B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3F0CBF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0F6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58F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D3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029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32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34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F6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578358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73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90B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7D1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0D0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34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578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4AD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888B7D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F1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123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76F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00F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ABF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0B5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D6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0DC33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26C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650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E45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8B7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3F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35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6F7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1A5C8B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54E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6FA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EBE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568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737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7DB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50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</w:tr>
      <w:tr w:rsidR="001423AF" w14:paraId="309B4D3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2B4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53C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D34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80A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DB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C7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86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3B7525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80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973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810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CA8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02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FF2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84C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A6480F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E04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24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3E8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245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007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D66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75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AA2D4B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3F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2E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901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0F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4A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A4E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A6E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223E68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7A5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540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D6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E5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53B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C5C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C3D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5A2A52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FC2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53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65C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A0E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EE4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B7B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1CF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</w:tr>
      <w:tr w:rsidR="001423AF" w14:paraId="391248E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13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D6C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3BA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A6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BD0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B3D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B15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36AB02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9C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666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7B0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A2D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54E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16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2C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D05E4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488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565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61C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78F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4A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4FB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C4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</w:tr>
      <w:tr w:rsidR="001423AF" w14:paraId="2F5EFA2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A1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CAD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7A7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93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423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A7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B60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4BB0B4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B2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E2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0F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0C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146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5E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C2B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C5DA99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C87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411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F92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57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462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F1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4EA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934311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119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064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40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A3A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750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EE5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0B5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B545B9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BE5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B7D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F5E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48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2F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86D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5E0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13EA22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B87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78C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C20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1AB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AFA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EA9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726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266ED6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5F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08D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50F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744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234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01A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B08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D2BA94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EEF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7C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BA5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F63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DA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679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E62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31.97</w:t>
            </w:r>
          </w:p>
        </w:tc>
      </w:tr>
      <w:tr w:rsidR="001423AF" w14:paraId="35C8E4E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94E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9D2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AE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D76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956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64F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5AF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D5B40D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37E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A90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62A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85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54E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ABC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B36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C2D33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F4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4A9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AC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068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3D7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590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2BB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5D0D9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EA7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A5F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245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CA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C04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7E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E90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43C94C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C9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FE3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AED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EB2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CF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069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5A8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FC2D7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37A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D22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162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CB3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F5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9C2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E61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935FE0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700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F8A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5B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161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3A0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1E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97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FA74C4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FCE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86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7C9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40F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B4E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A46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88B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34D70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6CD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4F7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A00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832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27F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3E7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7B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897B2E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A3E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4D5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145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487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9D4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1AF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08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974DFB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81C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190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F8C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BAB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62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5F3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2B9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25876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832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7AE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3D2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120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D08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FF4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45B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0085B6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8E6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4BD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211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925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C9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743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5BC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</w:tr>
      <w:tr w:rsidR="001423AF" w14:paraId="450B2DD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94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D7F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08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F9D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CCA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351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F6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EA0C93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9FA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C38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CC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03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343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5F5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7F2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C58EF5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43A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601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67F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1CD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A86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5EB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436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C35871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27B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C4B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C6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0B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6A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AAD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E1F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</w:tr>
      <w:tr w:rsidR="001423AF" w14:paraId="43AAF94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CCE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17D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231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DD1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569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AB0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E1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EA0DE5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971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81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C22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B1A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75B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BB7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68F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CC0B7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9B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F2D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8D5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D7A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B80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8A6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52F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4D314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167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E59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6BD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F9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2E3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F9E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D51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1B71AF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955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2ED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EFE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59C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163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3CD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DB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ABD125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17D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BD0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6A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B98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1AB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124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9C1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26CE53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676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716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954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CC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444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647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DB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603AB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E1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345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3A0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1A2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9B2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42C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01E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14AD8D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993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CD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5E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AA9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7D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83A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9F2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EDF938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CBB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FF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C2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2A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ED5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548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992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0641BB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B9B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0C8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BFB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C7B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CDF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1F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42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8532EB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7A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DAD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B4E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318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C0F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C5C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285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EDCE4F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4BD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33A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C23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A93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49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C46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9A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457D02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8E1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CA4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D0F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C10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7BB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47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5D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45EE42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836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5E5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F00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542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84B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F06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FE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C065B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372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4CE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75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2E4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8AC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10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2D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F59251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67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44F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270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75A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794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04B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DA6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9B1E7F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06B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B05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A1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61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DEE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85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A7A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777002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BC3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6FC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C7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F45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7F7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7C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4F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</w:tr>
      <w:tr w:rsidR="001423AF" w14:paraId="1749CDE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EE4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DD6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6A0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033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680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A56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2C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845FC3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C1D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81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AB3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6C2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B21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F40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677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75ABBB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9BD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15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E05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63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E5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72C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5B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18.81</w:t>
            </w:r>
          </w:p>
        </w:tc>
      </w:tr>
      <w:tr w:rsidR="001423AF" w14:paraId="05FD781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043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864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A6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9AB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DC9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5D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A39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4B305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3C1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638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A9F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95F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86D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9B6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DA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D4936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9E0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4F3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88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9BA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D59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7D4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48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16.94</w:t>
            </w:r>
          </w:p>
        </w:tc>
      </w:tr>
      <w:tr w:rsidR="001423AF" w14:paraId="589A602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CD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5CC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D13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EC8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83C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0D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34C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16.65</w:t>
            </w:r>
          </w:p>
        </w:tc>
      </w:tr>
      <w:tr w:rsidR="001423AF" w14:paraId="4FC4DB0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82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09C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7E4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037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B05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3C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FB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16026D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E5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49A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C20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481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4D3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C95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036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16.59</w:t>
            </w:r>
          </w:p>
        </w:tc>
      </w:tr>
      <w:tr w:rsidR="001423AF" w14:paraId="14BDBF7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F7C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CAA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8F5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5C3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2A1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7D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309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4D4DA9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73F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F80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C09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40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9C1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23D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848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983787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B4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1AD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017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25E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15C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A2A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14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53B26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188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65D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DFC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220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889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4EA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000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1B8280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4D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740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A5B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51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292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9A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0E4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C1CAA3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72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2CA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36F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88D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B4E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32C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CE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0B18C1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C2A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FA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757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41E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B1A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D14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DD2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92E07F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E1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257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67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F6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FDD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868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4A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BD5875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DB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20E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BD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0C8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E99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55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6FB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455E2B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A7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177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64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4A3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D76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66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19E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BF4033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80B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073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F5A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CCD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B9B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3D5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8D9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4BB2FDB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D0D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5E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9BE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C1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BF1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DE2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79D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3A6129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B52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ECB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B16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193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358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84C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9C0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60D51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24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BB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108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CF8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4A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A76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4ED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7A2FE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53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F2A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9A6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6AA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C80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D68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3F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5EE12C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C65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E6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F7D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08B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029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D2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91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67722C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3AA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FE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799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DF6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9E7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2FA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35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BF73BE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EB7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4E5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FF4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F8A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3FC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81D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A5E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559D1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271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42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72E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FE4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21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08F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CE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E37ED4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745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A5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95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467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919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B97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75A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C51C3A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15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A5B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1E1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83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F13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C53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6A3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E4F0C6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C1C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BB9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C6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562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7A3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65B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63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B7F9E3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C5F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586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46E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5AC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53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E50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68A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328998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4A7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724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909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FD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CCF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93B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4F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D03379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763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74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B88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882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1C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E0C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09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003D4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816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9E4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066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975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37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86B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C95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3DB9F4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B5D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023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C2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28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27B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6AD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D8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C92950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A88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01C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729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931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A34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B23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80C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0A569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C0C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D5A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B1F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DB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DEC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1CC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C04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B4EDF3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9E4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AB0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D96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A3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C0E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541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46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BA3C12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708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C62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C37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DB3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234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73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0AF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780F6D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6C6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6E6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42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BE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59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1E6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A0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04A621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95A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FE8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EF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67B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BD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F4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859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22306A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05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12D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ABC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E34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35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B9C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DA7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9F01FE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E4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330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2BE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0B8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136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3D9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22C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14.74</w:t>
            </w:r>
          </w:p>
        </w:tc>
      </w:tr>
      <w:tr w:rsidR="001423AF" w14:paraId="3A46D6C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F5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86A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CF6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CC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118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519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F9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80CC5A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B5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884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0D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944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EAE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8D7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4F0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37E023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6E7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9E7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1CC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79.108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D5E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040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5B7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AB9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7C5656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89C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158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674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6C9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84C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72B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C8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79FD40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FBE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96F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C34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ACB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EA7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765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2EC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B2CFB2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65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F48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9B9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D47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0CE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AE2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6A3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</w:t>
            </w:r>
          </w:p>
        </w:tc>
      </w:tr>
      <w:tr w:rsidR="001423AF" w14:paraId="43E7A98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B60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979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A11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F4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C5B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624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268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</w:t>
            </w:r>
          </w:p>
        </w:tc>
      </w:tr>
      <w:tr w:rsidR="001423AF" w14:paraId="5C5E191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EDD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33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BC6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9C4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0C6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30E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D18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4D5414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529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6CC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072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06B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873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44C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B13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A57BF8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510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1D5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7C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79.109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8C1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59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64C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21E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8B2DC0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59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99F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6B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91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93B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E53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41E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6AA848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F3E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69A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474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AC4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0E6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79.105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C1E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244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</w:tr>
      <w:tr w:rsidR="001423AF" w14:paraId="3E776F9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BC9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4A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4E6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202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A3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665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14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A59328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135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004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9C4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489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CE0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B57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A14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0AC29D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355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1E9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3D1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E1D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56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C5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501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</w:t>
            </w:r>
          </w:p>
        </w:tc>
      </w:tr>
      <w:tr w:rsidR="001423AF" w14:paraId="280BB0F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E31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0E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E65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BBD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9D9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C31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B3E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3D4D86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104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7CD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5DE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63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655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C1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2B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2188D4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EBA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4DF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E4E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A7E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0E0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440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B78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6712C1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B2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19E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D24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E0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2F4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79.114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E95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35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</w:t>
            </w:r>
          </w:p>
        </w:tc>
      </w:tr>
      <w:tr w:rsidR="001423AF" w14:paraId="18FE9DB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5C4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E1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54D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2E4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2B9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34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784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49B6A4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54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FF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C84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2B1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043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39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F0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020C8A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954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9A9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A19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96F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F85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770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34D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2F6B92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E5C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D80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87D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93E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F61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A20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B81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BD47F4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CD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15B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281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D0D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4FA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16D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CD2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3D19B9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335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4D1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95C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9C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BF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AA3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3B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B79235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B5B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47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442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E6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BB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FE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807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4C9CE4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A0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95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364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653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D08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4D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AD8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EA6FBF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C8C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404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43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88B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15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6EE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17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43.33</w:t>
            </w:r>
          </w:p>
        </w:tc>
      </w:tr>
      <w:tr w:rsidR="001423AF" w14:paraId="53BFFAE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DC2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94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B0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96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45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DDB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D9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0CAA67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6D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4B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D1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B4D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98D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2E5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666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66339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1D0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C20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3B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6A9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C1B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43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D12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D7DDA8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5CC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17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A33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193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27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26C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24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9B3493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635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202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76A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832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38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847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D2E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</w:t>
            </w:r>
          </w:p>
        </w:tc>
      </w:tr>
      <w:tr w:rsidR="001423AF" w14:paraId="2ED3D28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0D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D72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54E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76D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2B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E00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861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CDB63E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07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1AD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9F2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18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665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FB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7B7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</w:tr>
      <w:tr w:rsidR="001423AF" w14:paraId="40548A6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4E1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C54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F2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70A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96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189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7B8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</w:tr>
      <w:tr w:rsidR="001423AF" w14:paraId="4995AB4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9A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30B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CD5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1A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71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A4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3A1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596D6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60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31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007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0D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BD8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028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D08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6029BF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601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14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589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375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AAD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43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670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261A4A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6B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01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B9D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3F5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1CC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27F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E04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</w:tr>
      <w:tr w:rsidR="001423AF" w14:paraId="3E2AB76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5CE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D50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CFE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E47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CB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919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71B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4F5756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A46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C63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464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0BB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85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9BC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B0E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B106E7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558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47B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F98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C7B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C1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233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CBE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26A72F6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AEC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99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977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B6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BD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796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45A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21A78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165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ECA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9AE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23D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DD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22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B5D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</w:tr>
      <w:tr w:rsidR="001423AF" w14:paraId="706E415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562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0F9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21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44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F87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045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CB5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15.70</w:t>
            </w:r>
          </w:p>
        </w:tc>
      </w:tr>
      <w:tr w:rsidR="001423AF" w14:paraId="573D852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E3D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6E1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2A0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457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E12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E6F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4E5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DD0957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1E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F4C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495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19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2D1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7CC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2EA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</w:t>
            </w:r>
          </w:p>
        </w:tc>
      </w:tr>
      <w:tr w:rsidR="001423AF" w14:paraId="35AE200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36B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D27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B27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EB1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C73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28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7B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540B0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F05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2D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B8C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91E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E2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245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E25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848097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921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5F1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A6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32C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957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65D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059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CD08E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081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D94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42C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B9E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FA1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4C8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561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</w:t>
            </w:r>
          </w:p>
        </w:tc>
      </w:tr>
      <w:tr w:rsidR="001423AF" w14:paraId="31D75AB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C84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9CD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1DC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053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D1F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B4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11D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</w:t>
            </w:r>
          </w:p>
        </w:tc>
      </w:tr>
      <w:tr w:rsidR="001423AF" w14:paraId="1D894F1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095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64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36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B2D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8AE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457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AAB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</w:t>
            </w:r>
          </w:p>
        </w:tc>
      </w:tr>
      <w:tr w:rsidR="001423AF" w14:paraId="73631ED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CD8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9C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D4E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42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049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6C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0FD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0396EB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2CE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1D7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043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93D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0B4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50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4C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F1BC4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8DB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AE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046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A3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721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A22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B05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314530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FD2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EE7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3B5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BAF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CC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39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953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780C6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C8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11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09F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CE3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B28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16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28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494BBE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157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CD2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CE5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F8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E1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C93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865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D9B5F9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A86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40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4C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6B9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CD6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3B8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483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4DF739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E6E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09D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3C4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41D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08D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967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5C8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AEB1CE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196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F82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81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0F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70F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0CD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DE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5AA65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3A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F6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1A7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9E7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DED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0D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1E7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C36DF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27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C9F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2E3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22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74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ADC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97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39.98</w:t>
            </w:r>
          </w:p>
        </w:tc>
      </w:tr>
      <w:tr w:rsidR="001423AF" w14:paraId="06ADCA2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B5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344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C79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B56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2FA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F2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C25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</w:tr>
      <w:tr w:rsidR="001423AF" w14:paraId="2A3FEDB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0A9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A79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3C9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9F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8A9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416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81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35.80</w:t>
            </w:r>
          </w:p>
        </w:tc>
      </w:tr>
      <w:tr w:rsidR="001423AF" w14:paraId="1183CB8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E46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5E3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40A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120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1C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E9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C83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CB0F63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494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AA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B38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868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729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F05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26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</w:tr>
      <w:tr w:rsidR="001423AF" w14:paraId="10B0BE4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38F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F84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39B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63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228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B09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A86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F71383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F86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144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A7C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701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E9D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0B8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C39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E49BD7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6AD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012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9A2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DF1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926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C30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E3D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3CC18E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68D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03F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664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645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E55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A9F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208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576C64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3BC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7D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FC1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F23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BD2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5B9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E5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0BB2EA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17F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D54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83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4DC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B2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AE6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00E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1C9E1B7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9D1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325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DC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037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5AB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E7B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9F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</w:tr>
      <w:tr w:rsidR="001423AF" w14:paraId="74A987C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002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A5F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253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D3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5A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6A8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979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B1AEB2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1F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0AB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149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F0E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65E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3CE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214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15.48</w:t>
            </w:r>
          </w:p>
        </w:tc>
      </w:tr>
      <w:tr w:rsidR="001423AF" w14:paraId="2D858FE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BAB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89A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B13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3FD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05F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083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BF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AD0EAB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F0B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F1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5D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7E2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B71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49B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576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A9D2CB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6A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CF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8D0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D85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76E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70B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F0D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26417B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889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D3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7E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82E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27B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90.30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736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10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</w:t>
            </w:r>
          </w:p>
        </w:tc>
      </w:tr>
      <w:tr w:rsidR="001423AF" w14:paraId="478B8C9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F23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AD8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068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802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A1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90.31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AF8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B5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</w:t>
            </w:r>
          </w:p>
        </w:tc>
      </w:tr>
      <w:tr w:rsidR="001423AF" w14:paraId="1E83A94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3E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4E6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5C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3A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C2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636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4EC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</w:tr>
      <w:tr w:rsidR="001423AF" w14:paraId="0167B7C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EC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CA7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F7F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B68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812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98A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06E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69DFA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282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417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1A4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9B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7C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69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736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1D6CA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DC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CE6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7A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A87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0BC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90.32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0D0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D21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</w:t>
            </w:r>
          </w:p>
        </w:tc>
      </w:tr>
      <w:tr w:rsidR="001423AF" w14:paraId="29C7E3C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E06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BF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20F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4D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806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432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483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</w:t>
            </w:r>
          </w:p>
        </w:tc>
      </w:tr>
      <w:tr w:rsidR="001423AF" w14:paraId="5770CC1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A32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187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AF6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CE3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C1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18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B7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BFD47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323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DB4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21F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09E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2D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BC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816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0E64C4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7E9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734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7EF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99B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4B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5D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DF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821334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8E5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2C7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78F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49E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32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53B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31D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1B5D85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54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35C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928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91.55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F6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617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44B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AF1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140A26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CB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8F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45A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76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337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D2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943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95BE4A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430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A3B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1FA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91.54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A4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D5A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45B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4AC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42C3EC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AF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9A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E2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FF3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489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7B5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25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5AAC40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241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B5F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A9D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E0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9B0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681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DEC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4B3E2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026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A5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61F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A63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638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751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BB3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1D19F3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BB4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438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5B9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950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5BF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5A5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D1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DE2E07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E5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949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5F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DFF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6E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1A6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DD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ED08C4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ABB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BAE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CA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738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748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774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743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43.24</w:t>
            </w:r>
          </w:p>
        </w:tc>
      </w:tr>
      <w:tr w:rsidR="001423AF" w14:paraId="5512CBA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154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E10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2E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F8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084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E1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9C5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577568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CA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C9F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8A0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91.50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4D9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8BE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197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C5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7AA7E9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F8D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34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95A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9B8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2A1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4B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79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92989F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7DA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8B5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E2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EE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265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7E7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A01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B75FB4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30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516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FE3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1B9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36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40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3AD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90CB5B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BA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1FD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26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8F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2E9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F9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370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779CC8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385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146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297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830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D7C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C4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6D3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832573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8E9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001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91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463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3B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0E4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BEA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A1C4A4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24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CA8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890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969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765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4B8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B7A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10F6FF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A45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588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D77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802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FC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466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199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4415B3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AE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68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06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78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ADD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274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F58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79DEB8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632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6A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481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91.49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290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5B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03C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043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B4D85B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21E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14F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37A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D5D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1F9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E17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859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E3620B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ED8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39F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5E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74B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7D5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86C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46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808D0C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255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009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00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2A8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F53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D08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74B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A6D237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E9B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B31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C98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29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25A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4C6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8B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B9E4BE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63A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DD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26A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A53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91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91.40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10A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551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18.73</w:t>
            </w:r>
          </w:p>
        </w:tc>
      </w:tr>
      <w:tr w:rsidR="001423AF" w14:paraId="76413FE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19E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CA5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4C1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88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E35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DBA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6A0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878BA7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8F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EE0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F57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91.53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3EE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EFA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E7A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DE2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C9671C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72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905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9F3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22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17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320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359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467CA1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8F5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F7C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DC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91.52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02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15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C51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49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D90804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024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F4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7D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1BC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02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0C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4C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DDE906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5A2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FFF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12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5D8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307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25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770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</w:t>
            </w:r>
          </w:p>
        </w:tc>
      </w:tr>
      <w:tr w:rsidR="001423AF" w14:paraId="47BBF4B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7BB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AB5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845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91.60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A6C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EA5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393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B6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5F3C07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705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EE8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B2B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91.51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4D3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7D3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4D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841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F39B4E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A33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857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D3A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731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393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351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B20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74B562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DA7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E0D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87A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91.61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D2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0DE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D4A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775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73AEC0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4C7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534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6B1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FD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5EB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3A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04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109308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E45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E60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A5D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3E2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D5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CA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415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810D9F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76E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62A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70F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B7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32D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3CD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434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A519C3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5A1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174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8C6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44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625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88D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F70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794618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256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8ED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AA9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0C3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920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2D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DA7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A72169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EE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908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28E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AB7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B0D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A8B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8AA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5319A4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957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8F0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69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310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776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91.62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9E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D93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</w:t>
            </w:r>
          </w:p>
        </w:tc>
      </w:tr>
      <w:tr w:rsidR="001423AF" w14:paraId="3AC6424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847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ECF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BFC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51E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FF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54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354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89F545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8E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2C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D3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5F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E8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21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186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6848E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93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BF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D4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94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2D6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91.56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461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70E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</w:t>
            </w:r>
          </w:p>
        </w:tc>
      </w:tr>
      <w:tr w:rsidR="001423AF" w14:paraId="0824B7C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20E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1E8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F5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7E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739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9B5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8C8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750DDC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C16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A57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A6C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468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8A3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91.57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F92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EC9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</w:t>
            </w:r>
          </w:p>
        </w:tc>
      </w:tr>
      <w:tr w:rsidR="001423AF" w14:paraId="0C774D6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6D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4DA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B12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91.48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2FB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F95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A4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911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8F4457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D5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9EB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9B3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630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E68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747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40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D145EB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A35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E19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377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3A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B04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893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C5C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5069B3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2FE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5B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8D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300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728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91C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780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97926D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E32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618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FE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504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C7C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5B6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8BE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64.61</w:t>
            </w:r>
          </w:p>
        </w:tc>
      </w:tr>
      <w:tr w:rsidR="001423AF" w14:paraId="14A2FDF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355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446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21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295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ADB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696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3EA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DC6B91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33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463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27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B94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70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995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EE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49.95</w:t>
            </w:r>
          </w:p>
        </w:tc>
      </w:tr>
      <w:tr w:rsidR="001423AF" w14:paraId="0BB8949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867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720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5EF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FF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4F6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51D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020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46.39</w:t>
            </w:r>
          </w:p>
        </w:tc>
      </w:tr>
      <w:tr w:rsidR="001423AF" w14:paraId="406EAC8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30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9C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86D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19E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F2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895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8A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</w:tr>
      <w:tr w:rsidR="001423AF" w14:paraId="28BB660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CB0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523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7E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390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F9A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C17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B16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0DF451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6E6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1C3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7D2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980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19A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357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1F8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B12B34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98D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A7F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6E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9A6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08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BC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C60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BE934C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547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14C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A88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F59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7B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BF2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661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C3A1A6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B37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AF9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77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D10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EA9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246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AB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34D54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34C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0E3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8A6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972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010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B2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F1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45FFCD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47E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6C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E77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DA9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10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6B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713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43049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3E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69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8D1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23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DD0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C74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71F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342F40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526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D39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B2B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9B1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A29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741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7E6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C3DE1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935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B7C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A4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CD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8D8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EC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18B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7A1C48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D2A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86E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B7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580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10C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07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B14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9D9E69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DBA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EF4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774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C3A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89A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D3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470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BF4A8D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06E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296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DBF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4DB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9C2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41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73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3CA90A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F45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785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FE2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07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38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326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FA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29.75</w:t>
            </w:r>
          </w:p>
        </w:tc>
      </w:tr>
      <w:tr w:rsidR="001423AF" w14:paraId="6811F19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BBF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6E7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34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0C3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4F2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FA4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E1D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28.94</w:t>
            </w:r>
          </w:p>
        </w:tc>
      </w:tr>
      <w:tr w:rsidR="001423AF" w14:paraId="18B421F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EB2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62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A70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7F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BF8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6A3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8C8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29C94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D7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B0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BA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CFC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34E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CE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B17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B42DB3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AB3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637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E6E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968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3D3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47B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5BF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3F6349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183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9B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988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0B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0AF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D5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CFB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</w:tr>
      <w:tr w:rsidR="001423AF" w14:paraId="1790506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C0A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F4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FDE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5E2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AD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3E6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08E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20BB89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9F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DCB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E3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352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5FA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ADB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3E0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D94404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4A8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0AD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898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AFD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015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401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5DD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</w:tr>
      <w:tr w:rsidR="001423AF" w14:paraId="65098EB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1E4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778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F53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394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742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8D4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AC1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ECC3BA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3D7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789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973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1F7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32E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328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E93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1652B8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5F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E5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DDD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9CD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01C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3F6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F6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0BDB826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2DB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CCC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FD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7F4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841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5C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1BA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15.90</w:t>
            </w:r>
          </w:p>
        </w:tc>
      </w:tr>
      <w:tr w:rsidR="001423AF" w14:paraId="65113C8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6B0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AA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FE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D14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07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725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78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15.74</w:t>
            </w:r>
          </w:p>
        </w:tc>
      </w:tr>
      <w:tr w:rsidR="001423AF" w14:paraId="67CCA78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B98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78B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FE1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26D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A32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38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D0A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15.72</w:t>
            </w:r>
          </w:p>
        </w:tc>
      </w:tr>
      <w:tr w:rsidR="001423AF" w14:paraId="74A2AF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2F8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2B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CF6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48F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B43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22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F04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</w:t>
            </w:r>
          </w:p>
        </w:tc>
      </w:tr>
      <w:tr w:rsidR="001423AF" w14:paraId="669B229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B2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1FF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84B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1F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55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A56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0C4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6F0476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AAD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25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0A1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C99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794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6E5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7DC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</w:tr>
      <w:tr w:rsidR="001423AF" w14:paraId="67516B6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EFF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F6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48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774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BE6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3EC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612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13.85</w:t>
            </w:r>
          </w:p>
        </w:tc>
      </w:tr>
      <w:tr w:rsidR="001423AF" w14:paraId="5130EB7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70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C6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17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7AE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39A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DFD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F9C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12.93</w:t>
            </w:r>
          </w:p>
        </w:tc>
      </w:tr>
      <w:tr w:rsidR="001423AF" w14:paraId="0B4C8E8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52B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F41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DA3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DC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E26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B9B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074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</w:t>
            </w:r>
          </w:p>
        </w:tc>
      </w:tr>
      <w:tr w:rsidR="001423AF" w14:paraId="3FF5AFD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6B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B99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1D4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341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181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DB7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8C5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7994F9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5A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C29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F65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FBB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CC8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A1D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82A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</w:t>
            </w:r>
          </w:p>
        </w:tc>
      </w:tr>
      <w:tr w:rsidR="001423AF" w14:paraId="221DA18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19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DA1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B12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63C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B5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6E3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C3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</w:t>
            </w:r>
          </w:p>
        </w:tc>
      </w:tr>
      <w:tr w:rsidR="001423AF" w14:paraId="2824273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B8C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8C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08D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9B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56F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615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62C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802D6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1A9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0F3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7AA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53E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074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49C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461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</w:t>
            </w:r>
          </w:p>
        </w:tc>
      </w:tr>
      <w:tr w:rsidR="001423AF" w14:paraId="4C106F6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ACA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44A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62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9A3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B16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5A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082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</w:t>
            </w:r>
          </w:p>
        </w:tc>
      </w:tr>
      <w:tr w:rsidR="001423AF" w14:paraId="07489C0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F23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037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0A4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E7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328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9E2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356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</w:t>
            </w:r>
          </w:p>
        </w:tc>
      </w:tr>
      <w:tr w:rsidR="001423AF" w14:paraId="60B3E13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726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60B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D5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CF8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8FD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AEC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F25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F8713F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DB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7B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CC3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ED1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F1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A16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FD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79FD83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4D5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D24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149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8A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EF1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89C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2C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784453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CC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653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61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E7F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856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8A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31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</w:t>
            </w:r>
          </w:p>
        </w:tc>
      </w:tr>
      <w:tr w:rsidR="001423AF" w14:paraId="66B2114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F4B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D0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6EE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A00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49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B68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3BC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</w:tr>
      <w:tr w:rsidR="001423AF" w14:paraId="75E90E7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E4A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06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DD2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AB1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718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F9F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FB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</w:tr>
      <w:tr w:rsidR="001423AF" w14:paraId="54A7336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A9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C2B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A03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351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418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579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5EC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73A5F9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BA0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2D7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8C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3C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E82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687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1C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A17AF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152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CF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FEE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ACF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80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C0B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36C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B40423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834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83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ECB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BB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8EC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4C5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67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58268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91A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0A7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E63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99C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9E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683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AF7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F5F932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C15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6F8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3D6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42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00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CA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40B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4A09AF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33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485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EA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DD0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106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A9E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30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71.46</w:t>
            </w:r>
          </w:p>
        </w:tc>
      </w:tr>
      <w:tr w:rsidR="001423AF" w14:paraId="3608ADD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578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83B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E53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8E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84D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B71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48E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D3925D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1B4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6F6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E6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48D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AA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0DF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C3F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2DDA18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D9F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B3F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023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D56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70F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2C8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235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9E157A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14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C95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C31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1FD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D4A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B73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932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946BC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BF6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421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0E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A2C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A3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14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025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117DDD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81C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FAD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2C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3ED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95A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47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EA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14D7EA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730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097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1DF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CEF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EB6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055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BB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869DA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0F0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89B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3FA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D0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3AB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916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CE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5D2233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39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28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0AD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BD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5F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10B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5DD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D9994A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D2A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9B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D0B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8A8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A07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5D9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B1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FB9C6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787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B0C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F0C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4DF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59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A0F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ED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CD71ED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0E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F10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E48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BEF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EA4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0A5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A60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5FF89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70F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DE8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D1D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442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E5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BFC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62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39.03</w:t>
            </w:r>
          </w:p>
        </w:tc>
      </w:tr>
      <w:tr w:rsidR="001423AF" w14:paraId="74F33BB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FAB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1D7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AA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257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D7B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5B2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72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E2F879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D8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A0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741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49E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00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025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9E7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F299E8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2C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5EF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408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E0A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A69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DEC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C61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DA4E2A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44A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99A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602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4E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47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50B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598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9C9A1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748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BB2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2D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35D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B6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74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1B9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FF4112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0A6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8C1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51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48D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2CB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B7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3C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AEC277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F5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41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A69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C8C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E93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95C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F96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DBCA1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369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6FF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91A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DF1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70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83E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9B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97210D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47B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17D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34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199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316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B01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99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025C10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C9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143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FCC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691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357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DA0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22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31.70</w:t>
            </w:r>
          </w:p>
        </w:tc>
      </w:tr>
      <w:tr w:rsidR="001423AF" w14:paraId="5474A59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BD1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CD3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D1F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1FB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C3D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815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FE6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633F05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19A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0AD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48F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353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A9A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327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CC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8A1EA9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89D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1BE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7CB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BF3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296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EB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6B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26.44</w:t>
            </w:r>
          </w:p>
        </w:tc>
      </w:tr>
      <w:tr w:rsidR="001423AF" w14:paraId="0E6EB41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0EF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95E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656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28C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38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3F1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72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24.80</w:t>
            </w:r>
          </w:p>
        </w:tc>
      </w:tr>
      <w:tr w:rsidR="001423AF" w14:paraId="7508683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08F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D3E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70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E58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24D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5A0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D89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C33A98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411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1D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5E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836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98F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CCB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35A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42F3C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C8A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34E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913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4E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FA7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822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F39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5F9CE5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22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37E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35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E5B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81C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049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7E0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</w:tr>
      <w:tr w:rsidR="001423AF" w14:paraId="1A07C6A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DFE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784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46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855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5AF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5E1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7B2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20.06</w:t>
            </w:r>
          </w:p>
        </w:tc>
      </w:tr>
      <w:tr w:rsidR="001423AF" w14:paraId="28DEBFE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82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CE6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596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1E5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9A7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DD6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56F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</w:tr>
      <w:tr w:rsidR="001423AF" w14:paraId="1F764E5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5A0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41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E0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CE7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895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5DF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E9C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538E44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90F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C6A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155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8D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919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2C2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7D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4D8C8D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AF8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DA6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C58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D86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77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13A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78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6C2FF88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D5E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F29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A17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4D4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210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E66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893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AE69A0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E61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E91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FE3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504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0C6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A9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AA3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9BC373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12C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ED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167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F48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33C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F78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921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24EB95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014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D96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5ED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9A4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96C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11D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E2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</w:tr>
      <w:tr w:rsidR="001423AF" w14:paraId="39CE24A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84C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9E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10F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A8E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95C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615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811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</w:tr>
      <w:tr w:rsidR="001423AF" w14:paraId="28F993D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016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EAF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150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599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057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7A8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73F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478BA1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65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50F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325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52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9A2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2DF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BA2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757C95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8ED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E22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2A0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E7F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E9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6F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769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9E3975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3E7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91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65C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E1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F5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E7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118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4CCF5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D5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D2B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ADC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8A7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020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BEC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2A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D6DEAD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19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E25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50B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44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4F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59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A5A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7821BC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635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1C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272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1A6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D6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BD4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A2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1423AF" w14:paraId="41517FC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1B3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A9E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F2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5B0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526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1FA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872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DC013F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F64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9F5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4DA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D46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D8C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FFB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F6E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</w:t>
            </w:r>
          </w:p>
        </w:tc>
      </w:tr>
      <w:tr w:rsidR="001423AF" w14:paraId="77B0ACB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BDF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57D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38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60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196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F12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622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19430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B0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440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047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C2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7.857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73B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93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A68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3856D4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DAD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068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06C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58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17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9F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3D1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FE6738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D34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C7C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ECF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A9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7D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3E6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DCC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8D01D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B47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064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917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18B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BCA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AED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A60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A3D7C7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DC6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5B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C1B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9DA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31F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4CE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E06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55.98</w:t>
            </w:r>
          </w:p>
        </w:tc>
      </w:tr>
      <w:tr w:rsidR="001423AF" w14:paraId="077AB96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C68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A61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22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CA4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0B3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22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503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07FC94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72D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A06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FFD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C69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915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824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57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2B042E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94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BED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A03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E60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F03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C2E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CE6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BE98DD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B9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81B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61B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AA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15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5BE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A04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065700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37E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41E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34B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98E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07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AEA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B64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64D5C9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842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455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56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64D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77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42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8BB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B73458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59F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07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2A9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04B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2FF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765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39B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AF450F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EE3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013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97D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295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878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F6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AB2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5342B7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2D2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9A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EE4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D95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AEF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B8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6E3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546E9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3B9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E7B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26A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AE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7F8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39E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414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AE3ABE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442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24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C62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C6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01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303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B19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2665DB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8C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519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8F0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CE7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10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8A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51C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DAF7B4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60A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5F7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667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9A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870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0D9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8DC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DB6907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72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BFB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A1E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F8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D97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EA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4B4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</w:tr>
      <w:tr w:rsidR="001423AF" w14:paraId="545D250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12D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AB6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3A1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E15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98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189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1B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B0792B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23D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808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B0C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05B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65B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170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7B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A71DD3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581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7D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33C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86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79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44B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E8C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5A5F61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09F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F5D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4FE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5A8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CBB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45A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0B5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7E27A8D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DF5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89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C3B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895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BE0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660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B52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5BD561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4A9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82D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386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865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831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9F0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50B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B0C3D5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80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A01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6AD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25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2ED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840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B50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385155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71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56F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05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BF5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3A3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823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06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7368A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F62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610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447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930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2A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CE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C1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C38646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2C3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C66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C9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A8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5AD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D5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9D6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4AA8CC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160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EC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82A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42F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FAF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AA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A97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84A26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7B6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1A1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93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C41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F4B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A0B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4A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11.85</w:t>
            </w:r>
          </w:p>
        </w:tc>
      </w:tr>
      <w:tr w:rsidR="001423AF" w14:paraId="1796EB7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6C7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EB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DC6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CD2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C06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C57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D1B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</w:t>
            </w:r>
          </w:p>
        </w:tc>
      </w:tr>
      <w:tr w:rsidR="001423AF" w14:paraId="1FC8923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49F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37E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F68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EC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56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088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8F4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</w:t>
            </w:r>
          </w:p>
        </w:tc>
      </w:tr>
      <w:tr w:rsidR="001423AF" w14:paraId="794247B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D24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ABC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3A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A66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C2F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96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66B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AC1402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561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038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85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AAF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D05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799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ED8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A76E6E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79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217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F65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A0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AF3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688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A6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C5D95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522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944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CA6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A55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D11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78C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BF2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D4562A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F42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5AA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89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357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7C7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3E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E42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61EB7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672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CC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08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91E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8EB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F14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54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1E1CFC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299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43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D07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425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C79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FC0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9D7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17539C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5E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2AA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1D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A1C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B7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652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2A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FC03A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5E8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DD6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834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A3B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57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6DA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EC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BB8BED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46F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9B2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86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51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196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678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52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73.10</w:t>
            </w:r>
          </w:p>
        </w:tc>
      </w:tr>
      <w:tr w:rsidR="001423AF" w14:paraId="121F194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C4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FA7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CA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BA6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C5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0EB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2C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72.01</w:t>
            </w:r>
          </w:p>
        </w:tc>
      </w:tr>
      <w:tr w:rsidR="001423AF" w14:paraId="055EFC4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8DD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A5A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0F0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BE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3A7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C3F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A85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5BF4DC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A8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66B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635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AD9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408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A6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20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64.00</w:t>
            </w:r>
          </w:p>
        </w:tc>
      </w:tr>
      <w:tr w:rsidR="001423AF" w14:paraId="3E30252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6A0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7BC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C0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FF5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904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F1F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F0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CFF831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D30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77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BA4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EEB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5A8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24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20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BD6E10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546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F1C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6D8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847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167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FFE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EA4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B11EFF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2BC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347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FE0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28A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33C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B1F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9BF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8AD70A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25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139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201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8A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C15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91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096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1650B9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7A3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6DC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9A3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9E1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6F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854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5AC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0111D1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B71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C28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EC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3B9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7C5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261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61F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353AA3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60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C6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8E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362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853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B88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EC5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8A2234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4A2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C38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1E3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541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E2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999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A4B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41.41</w:t>
            </w:r>
          </w:p>
        </w:tc>
      </w:tr>
      <w:tr w:rsidR="001423AF" w14:paraId="64B60B5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74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6E5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31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A3C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582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16F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E3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0B9376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E45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96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CAE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6A3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ADC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AC7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10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4E1DFE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F77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410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073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AAC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464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E6D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4BC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9323BC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7F6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55F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024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C0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193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480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253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144340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CA9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82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C58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75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780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E99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45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E350B0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BB2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6E6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0C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105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50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28A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8B6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3EAF9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5C3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5D3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F9A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48F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ABC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AC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318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2D75FF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372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D0A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6FD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5F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C6D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091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CD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73DBBC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96A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01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9DA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001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704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2BA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46D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0E5C3E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8E3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36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A64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D01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61F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42F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D3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394D5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931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CED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ADB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81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A71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223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167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46220C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B1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BDD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5F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CC5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3F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5BE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336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C32425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A8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806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A9C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4F1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FC3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322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DD5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CC6F1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F7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9D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C4F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580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60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F1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97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A52133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63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380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C5A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79A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BE0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247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848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8F4B58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2B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EBB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AB1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5AB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275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62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42B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BCE9ED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3CA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9BF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596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FF4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42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398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23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11FE70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0E0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A7C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495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ED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2EC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B18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CD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B47B53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F90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FA4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49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F3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08F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A1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85B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</w:tr>
      <w:tr w:rsidR="001423AF" w14:paraId="4A85BB4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F2F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046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E6C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ECD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459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D81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837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7828CB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ED0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347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4D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6A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6A8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72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252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27.03</w:t>
            </w:r>
          </w:p>
        </w:tc>
      </w:tr>
      <w:tr w:rsidR="001423AF" w14:paraId="65EB0CE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B9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8F0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494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DD0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FB7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CEF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F62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E7321B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ACE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54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15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B00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35A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A2C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CCB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C302C0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0CB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4C0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7C8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98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91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61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50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9E13DF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523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CC4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DC5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C83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2B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7E2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EFB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</w:tr>
      <w:tr w:rsidR="001423AF" w14:paraId="50724C8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41C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E1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04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937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90C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25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EF1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8074FD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DF6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962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380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86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D40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DB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69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18C878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E08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EAE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61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AD6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E4F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F39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9F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96FA75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06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D8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79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B1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297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B78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130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CCAF18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3E8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302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181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9B6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2B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E9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28A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4AA965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D1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740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CB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5B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DCF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074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A93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41513B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11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BAE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ACE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59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BBF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E21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0D7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33699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1F8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9CF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D59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009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359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CFB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BEB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A72773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5EF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490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C60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9E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EE6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1F5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ED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664E48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527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DA4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37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D13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FA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1EF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B8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21442D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0C8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94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6F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66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8A5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03B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374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4EE8D6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431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8D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16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138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27A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716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261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</w:t>
            </w:r>
          </w:p>
        </w:tc>
      </w:tr>
      <w:tr w:rsidR="001423AF" w14:paraId="7E0D373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431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01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7F9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B90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5C3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603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D29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</w:tr>
      <w:tr w:rsidR="001423AF" w14:paraId="5FB4865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CCC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534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9DC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E3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2B8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EF5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63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</w:tr>
      <w:tr w:rsidR="001423AF" w14:paraId="41ED49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357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B5D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8CD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6B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4CC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620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8B5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A44C93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E7F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47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77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BBD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6EF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BC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FFD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</w:t>
            </w:r>
          </w:p>
        </w:tc>
      </w:tr>
      <w:tr w:rsidR="001423AF" w14:paraId="638A2E1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8FC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514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417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A68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9E1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A79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D85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F14E8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82D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05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56B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000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DA0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507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47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3F39D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EBE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AA0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C97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AC5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8BC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97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C5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BEB6C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0A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349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70E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0AF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0E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93E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90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D05103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D3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AFB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421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78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60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08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BF9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F12E83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45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0D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DAB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3B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3D5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B3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F7D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</w:t>
            </w:r>
          </w:p>
        </w:tc>
      </w:tr>
      <w:tr w:rsidR="001423AF" w14:paraId="3808F96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71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E8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B76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BE5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FBD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ED3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0E4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A1C527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3EB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247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72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FF7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E4A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E54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C9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</w:t>
            </w:r>
          </w:p>
        </w:tc>
      </w:tr>
      <w:tr w:rsidR="001423AF" w14:paraId="7878C26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36F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A43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DF9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5A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BE0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06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757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792BDB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6D5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F6D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FBB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236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7E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1A1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C8B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134.02</w:t>
            </w:r>
          </w:p>
        </w:tc>
      </w:tr>
      <w:tr w:rsidR="001423AF" w14:paraId="027A5C1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34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3B6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E4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47D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D06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096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059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75.80</w:t>
            </w:r>
          </w:p>
        </w:tc>
      </w:tr>
      <w:tr w:rsidR="001423AF" w14:paraId="7FD1FBE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B5C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071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52E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062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122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F00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3FC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141FE9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A55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305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86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CF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54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F14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59B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89EBEA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17A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31D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8A9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B5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EC9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1D6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A2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7CE59A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520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9D6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740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F78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1D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DA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962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2822F4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4D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95D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47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22E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E09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4F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3F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47.98</w:t>
            </w:r>
          </w:p>
        </w:tc>
      </w:tr>
      <w:tr w:rsidR="001423AF" w14:paraId="030EA93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C3B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2C7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8E2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4F4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120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195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CBA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95CA5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D94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587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8FF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AAF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0DD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774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80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2FFEB6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148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A38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712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E5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014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4B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887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BA9EFD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614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8BC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75A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545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B68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87A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875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DF4429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384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F6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8C6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D23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00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D87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28C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986815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AA6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206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643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965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6FA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677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A64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FDB611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DD8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883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FFB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23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403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6C6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914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</w:tr>
      <w:tr w:rsidR="001423AF" w14:paraId="1967FA1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81E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6CC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2A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ED8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171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85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32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099B6B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DC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E6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1A7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B11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5CB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A35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294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7EED97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366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86B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A17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407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DF3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0A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E27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EBAFC6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A45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5E9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632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0C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EF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0D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371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23.61</w:t>
            </w:r>
          </w:p>
        </w:tc>
      </w:tr>
      <w:tr w:rsidR="001423AF" w14:paraId="474E170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303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08C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226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E27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38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64D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A79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C7A6D6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6B5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8D6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98B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C0C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46C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307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2F9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</w:tr>
      <w:tr w:rsidR="001423AF" w14:paraId="1F83CB8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422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CE1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257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523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571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08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440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</w:tr>
      <w:tr w:rsidR="001423AF" w14:paraId="48E6DB3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4D1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7C0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666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94E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904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D54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A5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CD6514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3A1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7A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CB4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FFB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E7A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4D8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19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AE37B6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A28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716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FC6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26C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40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605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F20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CDA529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2F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A7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C4F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A46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743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7E0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B49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19D8A7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7A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54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3F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3DF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69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355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10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38051D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BA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DBD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EF2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709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A4C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5B9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8C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</w:t>
            </w:r>
          </w:p>
        </w:tc>
      </w:tr>
      <w:tr w:rsidR="001423AF" w14:paraId="4A443FD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19F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C09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73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E83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A77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0B7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A1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CDCDEE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139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E1D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60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D48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F3A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C0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50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</w:tr>
      <w:tr w:rsidR="001423AF" w14:paraId="2AA1301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F65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4CC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647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2D0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AED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BC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CB0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699597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E91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BA5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71C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A5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7E6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EB9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205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742FD2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ED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59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4A8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4AC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7ED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5AA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DAE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FBD91E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FC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15E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F8C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76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6B5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936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745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585C86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301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C15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D0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2F3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20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A5B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BB6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116.30</w:t>
            </w:r>
          </w:p>
        </w:tc>
      </w:tr>
      <w:tr w:rsidR="001423AF" w14:paraId="3B693FB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631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D53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66D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F0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354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8A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CBC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8DFBA1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29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3A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3E6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2A4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6D6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699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AA1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F2924A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3FC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787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202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569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F97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24B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746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D08B72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FEE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9B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67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146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13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C58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442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A9819A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7DF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8E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A30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523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6D4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005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4AE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79.98</w:t>
            </w:r>
          </w:p>
        </w:tc>
      </w:tr>
      <w:tr w:rsidR="001423AF" w14:paraId="23F7BB0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BE4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A5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500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F4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667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57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B6F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52C10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EA7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930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F3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93A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845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132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CF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777D12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362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E6E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B3D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248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6C7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F2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91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ABC8B5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037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D7A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9F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F53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83B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C36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D1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2927C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B2E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FE1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CCC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69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8D6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EF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16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64.10</w:t>
            </w:r>
          </w:p>
        </w:tc>
      </w:tr>
      <w:tr w:rsidR="001423AF" w14:paraId="3844A9E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8C8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165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0D0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C8B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B32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9A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A9B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5E0BEA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696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D49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F1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7DD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005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96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3F6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FB6F56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F5A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289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4B3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592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21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FEF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C16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808BEE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040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3E2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500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5AF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C7B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4D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814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3F3DD8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FFA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F0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58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7B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0D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64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760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7D8623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57A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6C0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8CC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5A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7CA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F0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96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2A1D9B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D9C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C61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020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04F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8B8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F9E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8A9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60.77</w:t>
            </w:r>
          </w:p>
        </w:tc>
      </w:tr>
      <w:tr w:rsidR="001423AF" w14:paraId="2FA9716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1E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145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AD8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56B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1BB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E03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562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C1305D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81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AE3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49F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D7A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6AB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0FE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474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AFAE04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2D2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E05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E13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1D9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68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58A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CA1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473F61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B40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D76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DE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CB5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3EB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075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DC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51.62</w:t>
            </w:r>
          </w:p>
        </w:tc>
      </w:tr>
      <w:tr w:rsidR="001423AF" w14:paraId="44CD7F5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39E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DF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F3E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3CB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3AA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BB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420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0B6EB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AFB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C93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5C4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A7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CB3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0F0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0EF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EAD02F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67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917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83E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FD8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3F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35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054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A8CD0F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82F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E47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15E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5FC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B3C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1BF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702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BCE359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A98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4C7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7F2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DD8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78C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3FB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304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47F0BB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BF5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490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B08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88F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6BA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84E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481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2D5353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1EE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07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ADC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D5B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EE0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DE5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90D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7DF83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680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3F7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2EB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A9D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3DF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81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66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47.25</w:t>
            </w:r>
          </w:p>
        </w:tc>
      </w:tr>
      <w:tr w:rsidR="001423AF" w14:paraId="7A34422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8DF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9CD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AF0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B86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756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1D7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1FE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49A4C7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ACF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3FE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9FF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D4A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123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A83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90D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46.79</w:t>
            </w:r>
          </w:p>
        </w:tc>
      </w:tr>
      <w:tr w:rsidR="001423AF" w14:paraId="169FBF2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54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82A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1F4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2E8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72D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3B5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D84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45.96</w:t>
            </w:r>
          </w:p>
        </w:tc>
      </w:tr>
      <w:tr w:rsidR="001423AF" w14:paraId="34380B3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3ED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5E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313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503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07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3CA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593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CE9F03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3DB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795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5D1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F40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3C1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4C9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EB7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2CAB60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23F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AEA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D9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5F9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FD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CF9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AEC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A435C5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09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AC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FA4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A8E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D7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F3B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CA0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D2D1EA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B74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5F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10F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12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2D3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629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026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EC85FC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A0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DE3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C2B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F28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ED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0E8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0B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FCB17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75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9E4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A94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E4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CC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1B7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575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41.70</w:t>
            </w:r>
          </w:p>
        </w:tc>
      </w:tr>
      <w:tr w:rsidR="001423AF" w14:paraId="4E0E179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00D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2AB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BD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B2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6B0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E63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3A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72A493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AF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EA7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96D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26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86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80C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C8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40.99</w:t>
            </w:r>
          </w:p>
        </w:tc>
      </w:tr>
      <w:tr w:rsidR="001423AF" w14:paraId="5CB85C7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881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BAC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3A6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FA5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62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70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4F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40.87</w:t>
            </w:r>
          </w:p>
        </w:tc>
      </w:tr>
      <w:tr w:rsidR="001423AF" w14:paraId="4335897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0B0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1F1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F4B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ED7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D03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DA3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3C1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6E2E34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7C9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B4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71A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246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F2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3A0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9C5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40.44</w:t>
            </w:r>
          </w:p>
        </w:tc>
      </w:tr>
      <w:tr w:rsidR="001423AF" w14:paraId="15FDDD4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5FF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89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D34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900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DF1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B20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F02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F07D61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EFC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549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F2B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2F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FE6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3C6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CBD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ACB89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D60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DFD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8A8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3AA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154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691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11E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114E72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351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6EF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52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0AB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03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124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89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121A0F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573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F14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D05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2B2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1F0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9A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78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55C23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88C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9E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B7F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6E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E17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C54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202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56DE69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791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DF1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626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9B9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FA6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4B5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698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43535D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2D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0D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ADD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7F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5EC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5E0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AE9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53C4BB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F77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8A0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31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5CD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F0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101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F0D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C65FFC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2B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4C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9B1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BA9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809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443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6B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EDFBFF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26A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46D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9E0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DEB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5E9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584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DB5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DF1163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3FB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969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7E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A53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1C8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282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B68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</w:tr>
      <w:tr w:rsidR="001423AF" w14:paraId="0F1B8D9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D9A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E20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0CF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C79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EA6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6E1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8A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47EF4D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A9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1F7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8E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941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1B0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B4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5DF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3B9595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3F1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990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141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989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016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A29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CFE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</w:tr>
      <w:tr w:rsidR="001423AF" w14:paraId="049F81A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52B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054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28A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1C3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FEB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506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11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C590E3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EA6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64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93E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B4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B80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FBC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B8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30.40</w:t>
            </w:r>
          </w:p>
        </w:tc>
      </w:tr>
      <w:tr w:rsidR="001423AF" w14:paraId="38AD129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26F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DAA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969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D4E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64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553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11A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C2007C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01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5B1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F20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EA6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F46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AC9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307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A17744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A3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E4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278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818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B58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BAF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F3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29.36</w:t>
            </w:r>
          </w:p>
        </w:tc>
      </w:tr>
      <w:tr w:rsidR="001423AF" w14:paraId="1EC300B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4AD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721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2C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583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6D8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F12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4C9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61E8A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F87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D8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D1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97C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FE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0B3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86D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60D8A7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73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F99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BF2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15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CC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10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C47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F0E220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6F1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77F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5A9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BED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780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16A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65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28.40</w:t>
            </w:r>
          </w:p>
        </w:tc>
      </w:tr>
      <w:tr w:rsidR="001423AF" w14:paraId="2AB620E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76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E09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51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45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E79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C1B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808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500142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9DB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42E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A5D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B2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03C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DA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452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177A5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82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5B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FFF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BC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09A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3B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D3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</w:t>
            </w:r>
          </w:p>
        </w:tc>
      </w:tr>
      <w:tr w:rsidR="001423AF" w14:paraId="067CD7B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E27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46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910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104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7CB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947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152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D80A36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B60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1D3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0A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11C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BBF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56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6A8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</w:tr>
      <w:tr w:rsidR="001423AF" w14:paraId="74E9239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A4C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7B5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7B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6C4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1B5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14E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E92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27.05</w:t>
            </w:r>
          </w:p>
        </w:tc>
      </w:tr>
      <w:tr w:rsidR="001423AF" w14:paraId="5D695B7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16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7B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3A3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D63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937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058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38C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38AEA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8C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03F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7D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08C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45C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5F6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DA9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96CA1E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16D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FB4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04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9A7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5EC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83B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DD7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26.41</w:t>
            </w:r>
          </w:p>
        </w:tc>
      </w:tr>
      <w:tr w:rsidR="001423AF" w14:paraId="2C53822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B99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E1D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A6B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AD1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C9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45F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27B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89F41C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73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AEA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760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D01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352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CE3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60F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A66B16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B59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552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9BA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472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BF0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F75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6DE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EAE3D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182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CFC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BCA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054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5F9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06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1A2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41542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49B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7E3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278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53E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943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48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B91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E5A904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5D2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7C7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31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15D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82F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5A7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E2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C71B43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D5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2A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5C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A8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2A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779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9C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921B65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CCE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F0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47C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94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B20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971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3C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9F8EAE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13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C0B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208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407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D4C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A87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017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DDDCBB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ED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E91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5F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564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92C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41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28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E132ED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E8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C5E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9A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B77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4E8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D38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B71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20.83</w:t>
            </w:r>
          </w:p>
        </w:tc>
      </w:tr>
      <w:tr w:rsidR="001423AF" w14:paraId="43E8B99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7CF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E4E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B1B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71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29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E90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A8D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CDE81F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07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19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D47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097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82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960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DC5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E718B3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C98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81F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573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04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C43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F81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9DA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49BB02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6A7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14A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7E6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35B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2E6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21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2C5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</w:tr>
      <w:tr w:rsidR="001423AF" w14:paraId="56FEC14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292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F9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869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F0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5BE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D9D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36A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</w:tr>
      <w:tr w:rsidR="001423AF" w14:paraId="0BD2985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ABA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D59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167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BC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2F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2A9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BE4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</w:tr>
      <w:tr w:rsidR="001423AF" w14:paraId="670B89D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A51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BB2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657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422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00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42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F6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62A219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3D9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E6F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775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275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9A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D0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EB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BC2B93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68D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3CD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9BF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E8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178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05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76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7F8B9F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8FA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039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11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F4C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F9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985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DD2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38118C6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27D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3FE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C9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34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50D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746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C5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76B076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450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9B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09C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9B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A8A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FB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424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5F7B186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6BA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60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32E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A15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EDE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BAC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39D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324186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67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22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4A2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586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798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D7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2B4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93CE8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9AB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62C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486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D7F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C56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1F4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C87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748D27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66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77C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BB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280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13F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78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868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AEA355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0B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D99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95F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E63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CB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9D9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BA3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852DB4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DE0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C35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509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23F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D9A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FB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2BB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5BB5D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5B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86C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37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5F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8A9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AF0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109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C3FCC4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9C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8DD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44C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B06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598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250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7B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06C6D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BE7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FA1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67F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688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9F9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9C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B9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865710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7E0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F4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FC7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635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7B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60C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C39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7E8064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E21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4F8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73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FCA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0E8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EB2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71C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EF7982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612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B26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601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A8B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6C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72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056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7F1682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5D2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10F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EE7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DB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0DE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D6A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5B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ABDFD2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12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943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EF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244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68A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47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46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9CA60B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619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3F3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B5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B8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4F9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122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830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11.68</w:t>
            </w:r>
          </w:p>
        </w:tc>
      </w:tr>
      <w:tr w:rsidR="001423AF" w14:paraId="2B25EC2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DFF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C92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0B5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5B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76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B0B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3EC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</w:tr>
      <w:tr w:rsidR="001423AF" w14:paraId="19BA90F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90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8F8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2E9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0FF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70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46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9ED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</w:t>
            </w:r>
          </w:p>
        </w:tc>
      </w:tr>
      <w:tr w:rsidR="001423AF" w14:paraId="026B7D5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840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1EB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9B3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E1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7E4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22D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A41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F9F87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3B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5A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DE2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03E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F9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86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609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576AAF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99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9E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6FE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E72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34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285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8BA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</w:t>
            </w:r>
          </w:p>
        </w:tc>
      </w:tr>
      <w:tr w:rsidR="001423AF" w14:paraId="1A53412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8CA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C65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F3F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268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AB5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09D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D86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</w:tr>
      <w:tr w:rsidR="001423AF" w14:paraId="776191A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746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A0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F40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5E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257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EBA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4CD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</w:tr>
      <w:tr w:rsidR="001423AF" w14:paraId="71B3C2D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D38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ED8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971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293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B9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69F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1B5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</w:tr>
      <w:tr w:rsidR="001423AF" w14:paraId="35811D5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6F4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200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735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DA5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B87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149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A8F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968F3D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78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DAF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F9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DF9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01B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D95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B97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0A27CC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F4A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4C6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DDF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5D2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49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9F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7A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2D00D0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A3C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C7C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3C5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3B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3A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66.150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13F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F5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</w:t>
            </w:r>
          </w:p>
        </w:tc>
      </w:tr>
      <w:tr w:rsidR="001423AF" w14:paraId="0DC62B0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FFD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6FB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EB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6D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C40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F2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F15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</w:t>
            </w:r>
          </w:p>
        </w:tc>
      </w:tr>
      <w:tr w:rsidR="001423AF" w14:paraId="14FA9C7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D6E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FA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892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9A7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26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EDD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47E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</w:tr>
      <w:tr w:rsidR="001423AF" w14:paraId="3CCBC65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046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F71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8C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FE5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56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2E6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5D4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</w:tr>
      <w:tr w:rsidR="001423AF" w14:paraId="18D3EF7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3B5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43F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200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CE0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B79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E1B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280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7F060B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6B4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5A6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268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3F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421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8CA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344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</w:tr>
      <w:tr w:rsidR="001423AF" w14:paraId="48EFC12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C5C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D1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048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313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B2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53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174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C1346A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B8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7BD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D1A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74F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8EC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7D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1C1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00554A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A4D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BA3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CDB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9D2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F9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804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251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423C02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EA5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B76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81C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B27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19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E28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0F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E3C346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F7A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E78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2D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79D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424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D55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ADC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AF1C4F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BF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E72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EFC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D49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979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0B3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D00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8E7144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6E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458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21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77B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F6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0B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9D0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722A82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7F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546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F6C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3D1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9C3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7FB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649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CD18CC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8FE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C93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91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E2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EA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6FB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90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E3EC9D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1D5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D06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CC6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E50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23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0D7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82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463A98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7C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59D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24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5C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F5C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E87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87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C8487A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8B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B8C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2DE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4B1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6F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FCA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15F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C09016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581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4C8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69A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22C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57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FFD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5DD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8E76A1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2F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9B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83D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AB3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09D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499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46D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475B94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E49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651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AB8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1F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78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92F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0A8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1633D3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16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76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EC8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7E7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7C1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3AF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A7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494AF8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5C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873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CA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B36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DB0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0E3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5E6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3BDFE6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97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D70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B10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92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611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197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5C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7A65A9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4FC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3A6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07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48A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0E6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1CC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76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A5A5CD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F09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5D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18F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A8F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CA2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8B1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38B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C5BAC1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90B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F8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04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F3C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F3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D5E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1A7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AF4BC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59F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65D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586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2F7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518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4AA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F22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3F3E60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BD2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D9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429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A65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469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B7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3A9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BD4B1D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C1B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FDF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77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90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76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2EB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38E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47.98</w:t>
            </w:r>
          </w:p>
        </w:tc>
      </w:tr>
      <w:tr w:rsidR="001423AF" w14:paraId="4838B18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6A2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C41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21A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EB1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25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F54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639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C674BF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E58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16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066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FF7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3D7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9D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8D4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483122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9A6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5E9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55D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FC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8E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94D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E00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1C5349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D7D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55F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C0D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4D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0E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072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15B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D72F8B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00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44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D2B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346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362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D5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DB0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DCE0B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C50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91A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88E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9C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075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9D6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E40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EEA8D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B8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D50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4A1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7FA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DD1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006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4DE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416415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3D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33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CC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AE1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0C5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5D6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A89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5F9E0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33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92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BD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042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DE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1F6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864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D08B19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37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2E8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ECB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8D4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D7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55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F0B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39.98</w:t>
            </w:r>
          </w:p>
        </w:tc>
      </w:tr>
      <w:tr w:rsidR="001423AF" w14:paraId="4605E16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2FA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658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4F0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DF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A7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3BF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4E0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2D4E8B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5D2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403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1EE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553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81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D8F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939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F17B9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0D8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012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43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62.100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98A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171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A17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0E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56651C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FF1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76A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0B1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49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166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FA0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560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69258C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CB7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ED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9FB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7F5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4C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82B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862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D63138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17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FB6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32C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8B9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AEE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068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39E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72D1F6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85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C51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404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C3B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910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60C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BD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8D9659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B5E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427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D94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8C0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2F7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810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00B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5E91B7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AF3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DD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349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1E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328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0E5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839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4DC3D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EE4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B3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D75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B12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F49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94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CA2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2D1592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02D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CCD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391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B6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575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540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544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BD08AD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74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DAB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502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0B0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9E4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10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A0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BF73B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C5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C1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5B1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509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2B3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293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27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C761D2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72A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DA1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691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FC7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45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ECC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C74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0428E6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8E2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C85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8AE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593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69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5CB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ADF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72DE48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F14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E3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93A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CC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A46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E75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E72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31.34</w:t>
            </w:r>
          </w:p>
        </w:tc>
      </w:tr>
      <w:tr w:rsidR="001423AF" w14:paraId="242CF39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58E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19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40A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9F8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F8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029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1C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AA4CC3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99F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E56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5C6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CB6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3E5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766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9FA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8750A5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A5A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B47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263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C03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EBE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045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F8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30.01</w:t>
            </w:r>
          </w:p>
        </w:tc>
      </w:tr>
      <w:tr w:rsidR="001423AF" w14:paraId="193CFA0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9F4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831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D00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CDF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1F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D53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986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1A6505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036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738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8E8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07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87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01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9E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48DF22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447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57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B26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37B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29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9C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BA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887050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E8F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59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E0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8A1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1FE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0AF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C3B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</w:tr>
      <w:tr w:rsidR="001423AF" w14:paraId="6D9EC7A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83D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4E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7C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556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0D6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37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095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2FC2E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D6A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B9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161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A3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58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251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C47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036806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5FE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21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B7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9B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D44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F9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6E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41F6EC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942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76A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113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3C0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652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40C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28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0F0D82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D1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B2C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663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5C1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737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C6B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2AF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505F50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1AE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BA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1CC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E65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2D8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8F4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A34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</w:tr>
      <w:tr w:rsidR="001423AF" w14:paraId="793FCAD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69D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AD2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677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AC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870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70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F7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2ED6F1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490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405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3C9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EB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BFA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3F7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AEB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FC8029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C11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6AD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F57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8A5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56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3CC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725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C1B276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4B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9A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926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21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E7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237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6BD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3A3088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37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A62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ED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17C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D76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38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957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1BA9B4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A39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CCC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AC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397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77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B49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FF7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</w:tr>
      <w:tr w:rsidR="001423AF" w14:paraId="2238396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36D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438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3BE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B9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EE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8F6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C7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A02245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ED7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BE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179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01A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56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2F4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0C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4C4F7B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8C6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17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63D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A2B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C1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DC6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D4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07EDD1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F94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53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FC4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95C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A5A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0B2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C29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9D433B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4C4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100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A20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904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71F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29D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257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</w:tr>
      <w:tr w:rsidR="001423AF" w14:paraId="5110604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016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74F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1AE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9E0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361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3A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0EB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448E9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9E9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E9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B30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146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24D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38E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35E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B4E04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E93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B65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FD4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E17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B49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8F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20B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E6FD46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CA6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D61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AA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D9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873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0C2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F2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588E93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422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F77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BA5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39B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273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8B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6DC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</w:tr>
      <w:tr w:rsidR="001423AF" w14:paraId="3B99AB9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6C4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EC1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C89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1AB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664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EB2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809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DAA5C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860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8F6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9F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F1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A9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D4A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34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967E3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5CF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2D5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38A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2DB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E76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921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9C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16.76</w:t>
            </w:r>
          </w:p>
        </w:tc>
      </w:tr>
      <w:tr w:rsidR="001423AF" w14:paraId="0495221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25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C71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0CB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89D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67E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137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C7F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48CC4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930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E9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6B8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E0B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89B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0B0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D0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</w:t>
            </w:r>
          </w:p>
        </w:tc>
      </w:tr>
      <w:tr w:rsidR="001423AF" w14:paraId="4FBA63D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AF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67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1A0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D7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C6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9C7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B96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DC7A5B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5AD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4C1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257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84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EEA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FA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AE4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E88289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D46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5FB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36F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7D4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2D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DA7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A1D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2644CA5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90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043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F35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C3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D83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789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D53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A52DD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444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80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AC5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537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E6E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175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64D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D28013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C19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CA4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B7E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44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84D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B49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71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FEBA9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3FB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005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33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B3F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E1E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B7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226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D92EB9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979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DFE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A4A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D80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64F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21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385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4B3FDF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4A1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194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93F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F43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8D8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CF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DA0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EC5665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292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7A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403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A60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9DE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690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E08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5814A6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C9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099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4FD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C66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4F4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534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D09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E953E4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B5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FC6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D66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089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5C3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6BB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169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49FF77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240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7F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B8D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4E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51C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5C5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C71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823F31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48E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FA1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095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ABC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D05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DE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87F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81072E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273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552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D87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9BB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19C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FBE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417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0193DF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92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29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3B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5E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46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87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E89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</w:tr>
      <w:tr w:rsidR="001423AF" w14:paraId="6924C9E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AB3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890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1F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BA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110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75F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5A0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E3A72C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261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9F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32A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531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FC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CCA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79E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252036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368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30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875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143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5FB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C5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A5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312CFC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87C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3E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FD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3D4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E8E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CBF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B03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3B6D80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A8D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7F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E9D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91F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259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573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5A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2730BE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A4D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583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52E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16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CE6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9B2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D8D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</w:t>
            </w:r>
          </w:p>
        </w:tc>
      </w:tr>
      <w:tr w:rsidR="001423AF" w14:paraId="0DC003B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BCB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09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384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27E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A58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39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20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332E2E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B9B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F78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C81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8C6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6F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F04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C45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</w:tr>
      <w:tr w:rsidR="001423AF" w14:paraId="782B5BA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750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C1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3B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694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A39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ED0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D4E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B4613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14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820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C9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A7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80E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A1B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E1B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687CB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332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AEF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3A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18E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AB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AE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47E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DA2154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532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7B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769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6A2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02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9E1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31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398309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7E6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145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5E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CF1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34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950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082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</w:t>
            </w:r>
          </w:p>
        </w:tc>
      </w:tr>
      <w:tr w:rsidR="001423AF" w14:paraId="623105C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BF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9B1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E4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DEF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4FD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B33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40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</w:t>
            </w:r>
          </w:p>
        </w:tc>
      </w:tr>
      <w:tr w:rsidR="001423AF" w14:paraId="4AB01B9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873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969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2C2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9F8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D9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A09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DAC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A8B0F6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EAC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212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8D8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213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A1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084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E7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FA141E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B82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9AC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16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90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38C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AAF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CA2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33.20</w:t>
            </w:r>
          </w:p>
        </w:tc>
      </w:tr>
      <w:tr w:rsidR="001423AF" w14:paraId="6ACE64C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984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C81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F58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3B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C9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F8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144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69238A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26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44D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95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AF9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BDE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F3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9CB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EF6528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366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24F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7E3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80D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D76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76D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0FC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C27EAB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E4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42B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DE7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586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358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6F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338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7CF60E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456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B0B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65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EAA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FA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7A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994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</w:tr>
      <w:tr w:rsidR="001423AF" w14:paraId="47A40E5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580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5F8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86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91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B59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75E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20E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4C86B9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6C3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579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544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B7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00C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DD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F14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20.63</w:t>
            </w:r>
          </w:p>
        </w:tc>
      </w:tr>
      <w:tr w:rsidR="001423AF" w14:paraId="31AB18B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423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1F0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866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31A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C1C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3CF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44F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E1766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F69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142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238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F7F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AED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44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D0A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19.69</w:t>
            </w:r>
          </w:p>
        </w:tc>
      </w:tr>
      <w:tr w:rsidR="001423AF" w14:paraId="11A59D5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76E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DC0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F95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2DF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367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2B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9DD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A8A4F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BF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24B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822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E2A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167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AB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B92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16.09</w:t>
            </w:r>
          </w:p>
        </w:tc>
      </w:tr>
      <w:tr w:rsidR="001423AF" w14:paraId="76C16DF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D37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5C4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E35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88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A3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B9C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F3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A48C6B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0E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165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FD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E5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FB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8E0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02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F67B89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C33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EC0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1AF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66F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2F7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B0B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43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625198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79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3C5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D60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3B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95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BB9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FA5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05A913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C7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084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E93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4C7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B7E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96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04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15.06</w:t>
            </w:r>
          </w:p>
        </w:tc>
      </w:tr>
      <w:tr w:rsidR="001423AF" w14:paraId="3724AB9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252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2EA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ED3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D91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B8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C5A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9B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322497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8D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68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3A1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18B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1D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99F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A11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AFE4B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932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AB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9D7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594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180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86D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23C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F576F8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514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91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8DB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E9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F9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A13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B71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029113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37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46D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B3D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B51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AB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8A1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B3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96A166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502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A0A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FCE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672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E5A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D6F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0F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6842E9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B2F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CC5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372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42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D40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D4E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FA3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E9A165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C93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03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706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16B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7DB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44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6B5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</w:tr>
      <w:tr w:rsidR="001423AF" w14:paraId="30C0DDE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45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B8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5DB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60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23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BC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CD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52B7EA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D56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C9B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796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B4F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C9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347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237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</w:t>
            </w:r>
          </w:p>
        </w:tc>
      </w:tr>
      <w:tr w:rsidR="001423AF" w14:paraId="45F48E0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6CD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B17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D2D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595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7B3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C00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CBB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7A862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89E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2C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C9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391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3D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C35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744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</w:t>
            </w:r>
          </w:p>
        </w:tc>
      </w:tr>
      <w:tr w:rsidR="001423AF" w14:paraId="15C0177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8BE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B14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43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77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A0C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4E0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9BC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D32400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FFF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9F1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583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AD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17.657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E86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32B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B7F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99AAA0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D7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BD6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C8C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37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267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C8F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4C5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B48606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9DB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730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4B0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A1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902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49F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63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C0E674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83F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29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BBF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804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306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E81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BDA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7C61C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78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82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6C4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96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0BC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4D6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5EF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8BA5BF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F3F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C53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977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4FE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2C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AD6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0F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46D3AD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7DE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1CD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FA5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F8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55D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34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04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82AF8D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703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864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181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FB7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10F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643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A7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8C86F9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9D5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8F2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821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69D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3F0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418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DCC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8484D7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18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376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31A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9A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803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9DF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1A9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B8F583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13A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EF0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FF9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32F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6D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F06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68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</w:tr>
      <w:tr w:rsidR="001423AF" w14:paraId="3BE17D0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803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12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2B1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A58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7B2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24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94D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22.77</w:t>
            </w:r>
          </w:p>
        </w:tc>
      </w:tr>
      <w:tr w:rsidR="001423AF" w14:paraId="7B79EFA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54C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32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330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67C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51C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9BF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7B3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E3472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ACE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A7E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263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FA5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B58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661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01E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17.38</w:t>
            </w:r>
          </w:p>
        </w:tc>
      </w:tr>
      <w:tr w:rsidR="001423AF" w14:paraId="10E3EE8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D2E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6F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F72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302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6C6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882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A9D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62684E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214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5D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B62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B62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C70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121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1A5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00F1A1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436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DF8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3CA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6D2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66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65.40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426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8F1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4477A58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86E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DF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B0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6A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B66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0C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19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C11249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6A8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8E8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C20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FDF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994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AF0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389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32DB35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689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642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EC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08C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40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A19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15D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7DA729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542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AAB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F2D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E88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BE4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DB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DC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</w:tr>
      <w:tr w:rsidR="001423AF" w14:paraId="7AFA607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B05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99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3DE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5B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B6E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59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540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39529D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428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7EE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84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4BF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6AA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FD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9F6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F98E71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06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E58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D24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48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A45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A7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C5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</w:tr>
      <w:tr w:rsidR="001423AF" w14:paraId="77A3F8D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692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2D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4F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600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B2A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77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B0B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5F868B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E79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D31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A6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8FD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B4F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3DC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1E7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D3CFF2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5C3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A33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0B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CC7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92A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1A9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721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5E2372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539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36F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FB9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B89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B3C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E2C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310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6CE458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B4C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64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6D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5B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F13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915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537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75EB57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1C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20B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5CE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2CA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F39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AD0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4F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65AA1B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DE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82F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B9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671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A75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B45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3BD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AA2BA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AB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5C1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A21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A0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95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774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5A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71.98</w:t>
            </w:r>
          </w:p>
        </w:tc>
      </w:tr>
      <w:tr w:rsidR="001423AF" w14:paraId="560A357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A66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A41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165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049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58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A7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B7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4EE7BC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1B5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59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436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CBC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B4B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718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898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CE024D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EA7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C2E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BCA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2E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C08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23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1D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41E037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36C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13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F9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F1C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89B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0BC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37D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238237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744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6B2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5A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BA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47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EBE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246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76C3FD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58C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DD0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51B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B70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940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970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EE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56.82</w:t>
            </w:r>
          </w:p>
        </w:tc>
      </w:tr>
      <w:tr w:rsidR="001423AF" w14:paraId="4323BA9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927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B9C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1DD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27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ACC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B3E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BEB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55.98</w:t>
            </w:r>
          </w:p>
        </w:tc>
      </w:tr>
      <w:tr w:rsidR="001423AF" w14:paraId="50E6471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44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9B4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0B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2C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BE2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76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98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AB050A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62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849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DE5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BA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6CE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3D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3C6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72FE16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4A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D26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CE3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691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321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63F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DD2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FF3F0A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6A2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B0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628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B0B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02C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DCA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2B6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F1631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3C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AAB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F68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663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5A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1FA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55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F7190F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390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1E1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EC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8D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D2C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01F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757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45.02</w:t>
            </w:r>
          </w:p>
        </w:tc>
      </w:tr>
      <w:tr w:rsidR="001423AF" w14:paraId="5360FF9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461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F77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4A4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6B2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FB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C18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497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27FC42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B28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C7A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4D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13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130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27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15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AD1DFC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30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E71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D3B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4C9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01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C7F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EA8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4D89C8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1D9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3EE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D0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474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41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A2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C09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DFE9E3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ABE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D3A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CE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DE7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D90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B5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7CB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A3FB7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77C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24F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8E2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057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557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BD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1F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</w:tr>
      <w:tr w:rsidR="001423AF" w14:paraId="5FEFB41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50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55E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C6D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782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ED1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ACE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393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A6CBA3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D60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AB0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A9B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08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C4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610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F1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874FFD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162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5EF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CC6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D1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EBB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869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4BA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989407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26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B35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5B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787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9D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07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5EC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24.06</w:t>
            </w:r>
          </w:p>
        </w:tc>
      </w:tr>
      <w:tr w:rsidR="001423AF" w14:paraId="772D16C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C16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599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B19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F6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612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2C1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3E1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06104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ED5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C5A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CDD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2A9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FE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998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52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23.56</w:t>
            </w:r>
          </w:p>
        </w:tc>
      </w:tr>
      <w:tr w:rsidR="001423AF" w14:paraId="25A6455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B31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0C1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41B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70E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4A2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5BA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B1D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0DD53F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C7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DE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244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1ED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67B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078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9A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774D9E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A92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0B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DC9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DE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A46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55B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83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DFCA45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7C4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8CB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FA4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66A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2BA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815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8CE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17.55</w:t>
            </w:r>
          </w:p>
        </w:tc>
      </w:tr>
      <w:tr w:rsidR="001423AF" w14:paraId="204D913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9A7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BEE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BDE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F27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A0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08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47C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141C92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9E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3A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4E1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AA6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FDE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839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01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807DD4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E63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8E8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D94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29D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691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D29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1AC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97C902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16C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09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F00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D1C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25E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C7F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0C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4708533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453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391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19D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E6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4E6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36B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92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7D85C8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B9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2FC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CF7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8D0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AF0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E46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17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A28A38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1AF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4F9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A7B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0C0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69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29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5CD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F6F593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614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92D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FF5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102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97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8E8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700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1806C1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DED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F00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2BE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3E4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CA2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72C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AA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9121BF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FAF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53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236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9AF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BA7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E04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B06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E7BF9A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836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8C0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93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D60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644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7DF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9F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</w:tr>
      <w:tr w:rsidR="001423AF" w14:paraId="1E41A75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59F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D8E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118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C0F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D6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AB8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64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8A6F36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DA7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12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60E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76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B17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2CB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C44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87B9D0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C3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C27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9A9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61.60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D12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C8F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6F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898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791FC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502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9F8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D60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B21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BC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146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640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088230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C1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E8B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C92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3C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F4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6DD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AF5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</w:t>
            </w:r>
          </w:p>
        </w:tc>
      </w:tr>
      <w:tr w:rsidR="001423AF" w14:paraId="213AC88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ED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799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05E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F8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26D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E00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CA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</w:t>
            </w:r>
          </w:p>
        </w:tc>
      </w:tr>
      <w:tr w:rsidR="001423AF" w14:paraId="7174D48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B9E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D0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2E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399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3B8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08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894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D26ED8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9E0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D88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796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9B9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E6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C9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225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0D13B2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2B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633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F95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C2F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272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615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4EE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941DC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715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8F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7D4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E1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BA9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59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6F3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70ED2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6CB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361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51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536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32C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1FF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D67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0A4B4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6FE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03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EA7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78E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04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439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2C6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058932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59C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435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4F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A0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515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8F3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8AA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47.69</w:t>
            </w:r>
          </w:p>
        </w:tc>
      </w:tr>
      <w:tr w:rsidR="001423AF" w14:paraId="310AE6C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307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3B7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43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07E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056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77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45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726988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565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717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C1D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947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04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2AD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867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36.51</w:t>
            </w:r>
          </w:p>
        </w:tc>
      </w:tr>
      <w:tr w:rsidR="001423AF" w14:paraId="2BBC3EF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55E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FE7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5A0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430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DAA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3CB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281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9B85D8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75F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BCB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C22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56C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849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977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E0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A0F85B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80B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A84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B6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C17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C36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33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7A1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A23DBF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A21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1E7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4B6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A87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E5F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81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F4C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59DF76B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DF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D9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586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CF8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30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D6A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7CA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ECD9CB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A3F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0C0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57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F6A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7F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28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1BF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CD1FB7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16D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6A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63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1EB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9B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E2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057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E53B02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90B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45C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08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ADC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6FC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89F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EB5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A9F8F8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A9F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83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924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083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D9A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44E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204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A0D49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2F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EF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87E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70A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016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600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C30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3E2EFE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64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C6B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08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3A8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9B6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AA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41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9ED8B8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A97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521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673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B61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DB6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785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153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3CDBA7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8F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E98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E3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B0D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CFA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FD8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680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B79E4F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750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B26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E8D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6A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CD1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884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62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49.77</w:t>
            </w:r>
          </w:p>
        </w:tc>
      </w:tr>
      <w:tr w:rsidR="001423AF" w14:paraId="7D53755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B0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F00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F53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AB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D9A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231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4AB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48.03</w:t>
            </w:r>
          </w:p>
        </w:tc>
      </w:tr>
      <w:tr w:rsidR="001423AF" w14:paraId="096DF05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F7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7D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B5A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F18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4BA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23C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68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2FE372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65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E0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C42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07A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6E4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5B0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E0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02A55C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3B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09A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DC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0CA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C2C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EB0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B64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47.98</w:t>
            </w:r>
          </w:p>
        </w:tc>
      </w:tr>
      <w:tr w:rsidR="001423AF" w14:paraId="1B0463A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8EA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C1C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6CE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24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369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03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14A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13010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AB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273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8FF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1AB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EED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E0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DA6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60B2BE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BC7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54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1DF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512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F9D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98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0D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48D54E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EED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C02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53C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64A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A9C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246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BBD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C9CC07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F2F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DA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9D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8F1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CDC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70C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0E8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070215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178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2D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34E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249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46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67C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B0A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4D5075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C76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7C4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B8E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902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39E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1F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CC7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F8DB0F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7B0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94B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4D8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176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043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E0C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E96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32.02</w:t>
            </w:r>
          </w:p>
        </w:tc>
      </w:tr>
      <w:tr w:rsidR="001423AF" w14:paraId="62A72C7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ADA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E44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B94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AAB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541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4C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22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35489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42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9E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0B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93B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53E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370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E94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809C0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F07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02B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2DA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492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6CC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2A9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074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44D815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E8C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815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E66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0D8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4E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994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C7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7883BB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75B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8F5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0D1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06C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765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25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94C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7C82B0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6E6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AC1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E2A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FE5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0E4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F12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202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</w:tr>
      <w:tr w:rsidR="001423AF" w14:paraId="7578FC1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826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9B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2F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BEB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5EB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DFA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325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51FE91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BD1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394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434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7B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29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AF9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BE3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31.79</w:t>
            </w:r>
          </w:p>
        </w:tc>
      </w:tr>
      <w:tr w:rsidR="001423AF" w14:paraId="2CBAC9A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26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E01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B1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5D1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7D7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B4B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85D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74F1A1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648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54D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443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BD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77A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F2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9D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7B3DA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33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B65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4AD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43A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36F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183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FB4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E8CFE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21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3C1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29E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F7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47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ADC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2F8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A79E10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D02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AE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1F6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CB2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D4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0F6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C02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CE9BB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B48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2BA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713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46C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D7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7FD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B31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72F176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67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235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9C3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A9E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57E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3B7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27E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A1139A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0C3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0D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82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A80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46C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E8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663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E0AB23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E1B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F66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98F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272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18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71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016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9F186F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F6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EA5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267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BF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84F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A15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6B3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394D5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3BD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89B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847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E16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9A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A4A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73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20.56</w:t>
            </w:r>
          </w:p>
        </w:tc>
      </w:tr>
      <w:tr w:rsidR="001423AF" w14:paraId="00CCEDE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83D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D05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A3A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0EF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828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DF0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04D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16.54</w:t>
            </w:r>
          </w:p>
        </w:tc>
      </w:tr>
      <w:tr w:rsidR="001423AF" w14:paraId="195E717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8E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DE3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995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AFF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75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F9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54A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F74B9C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96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4A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B5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1D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D9E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2D4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DA9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EEFBEC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ED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01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B8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848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6AE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29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71B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7212DB5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6B5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3AD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F4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1FF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EF4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21F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514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8EBBF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64C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9B8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27D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426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45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0D2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6C1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5B8D41E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D9E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E9D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B0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3D8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6EC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84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532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F841A6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5B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C2D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C33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233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D8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67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A41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E792F9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67A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0DA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E6E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A4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C60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A5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BF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7041A5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08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3C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D7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098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01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79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AC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D15B55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89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B0D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8EE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3F4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A14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EF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6A8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C4E1A9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A4B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B3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F53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82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CDE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342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940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</w:tr>
      <w:tr w:rsidR="001423AF" w14:paraId="3209522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E40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02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757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16A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C82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2D5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95A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746A71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092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99D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643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70F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22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CE5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02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03D931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94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6D5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023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143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E6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46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E40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49BEC5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09F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98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AE9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2E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6ED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99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B93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</w:t>
            </w:r>
          </w:p>
        </w:tc>
      </w:tr>
      <w:tr w:rsidR="001423AF" w14:paraId="4F5A571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5D5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06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BE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8C6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73D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0AD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799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</w:t>
            </w:r>
          </w:p>
        </w:tc>
      </w:tr>
      <w:tr w:rsidR="001423AF" w14:paraId="3C2C927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2C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7D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28E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FD5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D53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5F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BA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EB614D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D3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045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5C5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3FB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DD1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23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131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E5E3CD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B37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D1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CAB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56A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EA6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36F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5FD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</w:t>
            </w:r>
          </w:p>
        </w:tc>
      </w:tr>
      <w:tr w:rsidR="001423AF" w14:paraId="6337DBF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156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F2F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88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6D6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A73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57.367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819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68C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</w:t>
            </w:r>
          </w:p>
        </w:tc>
      </w:tr>
      <w:tr w:rsidR="001423AF" w14:paraId="2C9FB3B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85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EA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A6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191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B6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884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8F0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0CEF4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E5C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C7B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DE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36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30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F65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4A3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</w:t>
            </w:r>
          </w:p>
        </w:tc>
      </w:tr>
      <w:tr w:rsidR="001423AF" w14:paraId="25EC865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32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63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680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61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275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2A9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9E8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4B0E82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A42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61B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6C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68E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513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70E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0E9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3AA63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731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B50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95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E3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CF6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2B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B54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3BC50A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669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AE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69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51D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7A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733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091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76E6C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DB6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A9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E96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0B4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EF9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0E2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70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B4D60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FBB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1B6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77E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68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C3E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3A3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55A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A7ED31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346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8D7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D07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32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71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096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433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22A92D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57E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6C6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AB4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433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08E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4A1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DC6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F2100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109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369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572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26A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FB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BA8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064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22452A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4F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50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73F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7C6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8C1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43D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A4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39.48</w:t>
            </w:r>
          </w:p>
        </w:tc>
      </w:tr>
      <w:tr w:rsidR="001423AF" w14:paraId="0EC2E34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32C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3E8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7E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CCB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74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D34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2B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1EF638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6B3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B92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69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2C8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53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71D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C56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CFA81F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A34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F88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655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C25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8C1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6D7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24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1C9E4F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FA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B6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00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EC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F9E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3C9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F23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2EE81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1E5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E06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C68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ADF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F07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3AF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A2A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AA00CF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AB3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73E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2A6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94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2DC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4AF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E8A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85135F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B9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B84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E1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5F1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FD1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65A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93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</w:tr>
      <w:tr w:rsidR="001423AF" w14:paraId="66BBE4C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074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103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D9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ECE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32A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8E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756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</w:t>
            </w:r>
          </w:p>
        </w:tc>
      </w:tr>
      <w:tr w:rsidR="001423AF" w14:paraId="6448CB9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545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215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F1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CE1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DB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B6E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0C2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1D802C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59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862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535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126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EB8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C6C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DB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7234BB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04F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C85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1A9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D71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9B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18C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81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56.00</w:t>
            </w:r>
          </w:p>
        </w:tc>
      </w:tr>
      <w:tr w:rsidR="001423AF" w14:paraId="389CC0E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DE5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0ED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9C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56E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0A8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C0D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8C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F6C9A5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19E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82D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AB7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DB9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451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4B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39D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0EB5A0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92F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26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83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7D5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5D3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BA4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9AA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48B3C0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8CC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98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028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4AB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18B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7E5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E7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F767D7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9D6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CE7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B3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4D3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DAC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336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CE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CF994C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739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83B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0B9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92A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1A1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CE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538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</w:tr>
      <w:tr w:rsidR="001423AF" w14:paraId="0738343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E76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54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BBA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03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1C2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E90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1B9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16.02</w:t>
            </w:r>
          </w:p>
        </w:tc>
      </w:tr>
      <w:tr w:rsidR="001423AF" w14:paraId="490C7DC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C0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D9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7E7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841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493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C2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09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31DBC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1E9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D6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DAE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FE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9C1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A7C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AEC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</w:tr>
      <w:tr w:rsidR="001423AF" w14:paraId="24848ED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A55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92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FFE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0F2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02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DE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37A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D2C41D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86F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02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820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1C9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940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3A9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AC3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12.54</w:t>
            </w:r>
          </w:p>
        </w:tc>
      </w:tr>
      <w:tr w:rsidR="001423AF" w14:paraId="1D7C67A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61A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0B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BF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CC4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912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7A2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10B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EDA496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1D7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41A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27B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07F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7C7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89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128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</w:t>
            </w:r>
          </w:p>
        </w:tc>
      </w:tr>
      <w:tr w:rsidR="001423AF" w14:paraId="68B5090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BF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6B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520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5F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04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8F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76C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899E29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30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FF7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4D9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01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AD6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13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DAE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127.97</w:t>
            </w:r>
          </w:p>
        </w:tc>
      </w:tr>
      <w:tr w:rsidR="001423AF" w14:paraId="6C96024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6D5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F72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D55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2D2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B7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9CD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F5D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98.75</w:t>
            </w:r>
          </w:p>
        </w:tc>
      </w:tr>
      <w:tr w:rsidR="001423AF" w14:paraId="7ED4A20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266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903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AFC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629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D7F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7D5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93A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EBB509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74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964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EB0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F03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534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4F6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79B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2E9CC0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C4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3BC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30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DDD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E80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E41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1FB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8049E5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6D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E1C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250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78C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6C2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F6D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CA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72136C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C6E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031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59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F4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ED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9B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5B0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B928ED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F89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CDD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46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52B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54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076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57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3A0CCA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0A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C30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BDB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BF9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ED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93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C8A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51.19</w:t>
            </w:r>
          </w:p>
        </w:tc>
      </w:tr>
      <w:tr w:rsidR="001423AF" w14:paraId="354B917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869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67B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E1B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672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4A0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4DB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393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C5683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855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95F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C1D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769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5C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C0D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20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A772B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E0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8CB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49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E6D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9F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85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985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43.38</w:t>
            </w:r>
          </w:p>
        </w:tc>
      </w:tr>
      <w:tr w:rsidR="001423AF" w14:paraId="6F00630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87D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E3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E9A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872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DCF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4A4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78D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</w:tr>
      <w:tr w:rsidR="001423AF" w14:paraId="430A264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3D6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3D5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B32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8D6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72B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608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53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9BA549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B1D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7E6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F37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B2A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A0C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C85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92C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</w:tr>
      <w:tr w:rsidR="001423AF" w14:paraId="13BED56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74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38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600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F64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50A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96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CE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5B78C9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CB6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11B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077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18C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05E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2B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253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5CD0A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8F8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5E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181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37E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50C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FAD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85D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38.07</w:t>
            </w:r>
          </w:p>
        </w:tc>
      </w:tr>
      <w:tr w:rsidR="001423AF" w14:paraId="30FC444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E8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08E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70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C51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FF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7F6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95B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35.35</w:t>
            </w:r>
          </w:p>
        </w:tc>
      </w:tr>
      <w:tr w:rsidR="001423AF" w14:paraId="5CE291D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C1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07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414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523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BEB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1B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859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B9AAB1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82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84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EB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1A2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9A1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E7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5F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33.34</w:t>
            </w:r>
          </w:p>
        </w:tc>
      </w:tr>
      <w:tr w:rsidR="001423AF" w14:paraId="42B2BB9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28E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111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973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5F3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B46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57B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A5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5F12DD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44F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636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939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7A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CD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C24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14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0D61BE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91A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88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54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C6D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E1D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08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483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30F89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807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E59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B0C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D9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C9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AA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B9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8000DE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D75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63A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FA7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9A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44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614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BF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8CCF1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2CC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606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33F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A05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3B9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B3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70C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</w:tr>
      <w:tr w:rsidR="001423AF" w14:paraId="404EF15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255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F20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192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EBC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2DD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9AF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C0E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20.53</w:t>
            </w:r>
          </w:p>
        </w:tc>
      </w:tr>
      <w:tr w:rsidR="001423AF" w14:paraId="419EE2F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DEA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8E5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D54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FF6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61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F3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DE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7BCC9B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58E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543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BE8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5B3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DCB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71F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33B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706BB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DE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C7D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88A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581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DE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EF1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AD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9D3766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0E8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3A6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CE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BB3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1DC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0A6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58D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</w:t>
            </w:r>
          </w:p>
        </w:tc>
      </w:tr>
      <w:tr w:rsidR="001423AF" w14:paraId="1389102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2C2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854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1CE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3F4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46B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56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EBE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65BDA9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A9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EDA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ED3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AB4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CEA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084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BB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2BDC0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0A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779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C5C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037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969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94.120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FC6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85D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13.05</w:t>
            </w:r>
          </w:p>
        </w:tc>
      </w:tr>
      <w:tr w:rsidR="001423AF" w14:paraId="3853E14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4AE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409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A6A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7F0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BD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E9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BCC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096702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17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040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4DE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50D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053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E5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74A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86C441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88E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044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8C4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80A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A3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73D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39E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52390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D2B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505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ADF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581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6FD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505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CB4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78757F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9F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88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9E4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00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A63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8EF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15D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</w:tr>
      <w:tr w:rsidR="001423AF" w14:paraId="56B8EF8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73D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B7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536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45A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0B2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B1C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84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B28A69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E1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1C6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A7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570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AC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056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B3F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</w:t>
            </w:r>
          </w:p>
        </w:tc>
      </w:tr>
      <w:tr w:rsidR="001423AF" w14:paraId="2C31FED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B05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056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180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6F8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846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94.113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237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70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</w:t>
            </w:r>
          </w:p>
        </w:tc>
      </w:tr>
      <w:tr w:rsidR="001423AF" w14:paraId="3B5621D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B2F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61B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CF2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E9B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37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80D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BB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1A23F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22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DEF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5E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50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1BE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963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16E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58632B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224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2B8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489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C42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6A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6B0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E42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B312FB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EB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76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B4B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C8A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12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5D3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9E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C2E86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053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511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540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637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176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947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191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B908D8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47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261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1D6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705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A4E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87E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7ED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448B7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A1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4D8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D37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2BC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53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04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0B2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9E23EC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617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A1B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49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D7F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68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F38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898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BF726C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E2E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C94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4B2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89.95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2A6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A8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B71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2D5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1D6F03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7DF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38D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BC7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89.96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C0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41D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657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A66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C28D11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AE2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F0A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398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89.94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FBF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328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F0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2D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2CC803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98B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E71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E9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5F2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187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2D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067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69.28</w:t>
            </w:r>
          </w:p>
        </w:tc>
      </w:tr>
      <w:tr w:rsidR="001423AF" w14:paraId="64F4379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F79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B9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E18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89.92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B00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1B5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67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FD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4AAC9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6AE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42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FC8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89.93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B77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6C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A3A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5B6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1F8F1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C31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F6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69A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6BC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E16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A2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CC7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90ECC2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243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9F1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DC0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89.90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FF2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63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D30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1A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8C73C8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A90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A7F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046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92E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BDD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915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076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A0B806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A5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BF5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06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89.91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E50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8E6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D2C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04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071BDB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ADA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CC3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F57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34C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B3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A5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919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576998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91C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9A5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A4A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848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B2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8F1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BF5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D90A21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65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A91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50C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1CE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92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32A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C7D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10.66</w:t>
            </w:r>
          </w:p>
        </w:tc>
      </w:tr>
      <w:tr w:rsidR="001423AF" w14:paraId="766FCAB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0B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1CB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733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42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9EF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69F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DA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75E8B5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FEA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6AB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50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9DC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BD9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D87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D53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</w:tr>
      <w:tr w:rsidR="001423AF" w14:paraId="7411787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3AB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73C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A64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CC9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000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6DF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6F4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F4BF6F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A0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4D4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156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625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6E6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B04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18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C6904A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F48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412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448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656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FD8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A61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66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141B3E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479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591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6BB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755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B06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F9D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84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BEBB3F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FEA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150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2B2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78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DD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CF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C83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CA74AB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3AE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644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3BE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240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27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BA6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2EB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C62BB1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A3A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8A4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35A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1C9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E9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A6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982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32F721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33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65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B5B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0FA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545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C6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E10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A91180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95C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72F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8B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86C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84C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C4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389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39804B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B6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3D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926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DCF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EEE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89.67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F12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094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</w:t>
            </w:r>
          </w:p>
        </w:tc>
      </w:tr>
      <w:tr w:rsidR="001423AF" w14:paraId="00F8BFB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93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E8A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B9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F21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DF4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F3E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3A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</w:t>
            </w:r>
          </w:p>
        </w:tc>
      </w:tr>
      <w:tr w:rsidR="001423AF" w14:paraId="4FD3D57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E3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8FB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778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89.68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0D3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7F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2AE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F4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0B5E2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170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D2E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090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8E0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E1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89.69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A1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A00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</w:t>
            </w:r>
          </w:p>
        </w:tc>
      </w:tr>
      <w:tr w:rsidR="001423AF" w14:paraId="3992D4F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7A4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16F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143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9A1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A9B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62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198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A71FAB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CE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22A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3FD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9B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E4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E5F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81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</w:tr>
      <w:tr w:rsidR="001423AF" w14:paraId="04C3452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B44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E00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E7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A8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70C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126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FD4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19ACF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016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CDF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7F3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767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B8D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ABD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20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C6F5B6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CF9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BAE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C7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2F0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4E9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B68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32D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DB782B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FF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1CC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449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7AA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BB6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10A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520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674198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E5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BEC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113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5F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05A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8BC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D51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D6D0C0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489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E4F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17F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8F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00A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32C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6C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D6755E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31A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A60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4D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9EF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27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C3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97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536BF4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6DB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BD4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A33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437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2FB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08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316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4DD51C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DC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C5F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DC6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4F3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29B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A83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54F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47.98</w:t>
            </w:r>
          </w:p>
        </w:tc>
      </w:tr>
      <w:tr w:rsidR="001423AF" w14:paraId="6A2349D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7DC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C0E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6E7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569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C24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87D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26B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C9F124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5BC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259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CB2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977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BB2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C5A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642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19E95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D47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603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3A3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CA9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3D6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515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E8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A5960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A35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744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0C1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FA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AC7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FB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AA0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A2E8E4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A3A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283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F4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3B6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B4A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81C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870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4B0AFD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58D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84D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6E5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3A6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4EB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27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17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F30097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740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7DC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041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489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87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378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784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72E21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800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852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22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11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176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84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17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C610CB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76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7C8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213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3F4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09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B6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00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F61A25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234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C79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F4C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DC2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A4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490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AF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4F30F9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DA8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934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BFC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05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5E9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D6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BFC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FF3189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2A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EAE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276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654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1A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3F2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5C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D2DFA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255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BA6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6EF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69B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89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9B7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1B6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E6444A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4AD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996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70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49A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ADB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373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CD2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498C5D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B5A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D5B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C5D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BA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75F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7AB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01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CC2779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A55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C14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185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719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105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278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99C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F2B857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298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EF2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BD2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7C7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81C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63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829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E6C8E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C1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70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A18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762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84A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EBF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429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E3BDB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64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BF0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36D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904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F96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BF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CF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133D71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77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C42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CA3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7C9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80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EB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FA0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D18501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FDA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173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F7C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1C7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C40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DB2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AA9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23.60</w:t>
            </w:r>
          </w:p>
        </w:tc>
      </w:tr>
      <w:tr w:rsidR="001423AF" w14:paraId="7EAE2ED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53B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974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C81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23F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B8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1B4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14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75D6C2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810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CE3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F79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7C1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200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BF8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9AA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20.53</w:t>
            </w:r>
          </w:p>
        </w:tc>
      </w:tr>
      <w:tr w:rsidR="001423AF" w14:paraId="1AD10ED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AFC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FC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A9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657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95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8E7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D03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7F44C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3B9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445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EAF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91D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DBE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BA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BB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18.56</w:t>
            </w:r>
          </w:p>
        </w:tc>
      </w:tr>
      <w:tr w:rsidR="001423AF" w14:paraId="25F23B5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E1A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F42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547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AF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E95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03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92A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</w:tr>
      <w:tr w:rsidR="001423AF" w14:paraId="0C56D63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C65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95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024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BF0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15D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B36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6C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</w:tr>
      <w:tr w:rsidR="001423AF" w14:paraId="739335C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C3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3D1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5B2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09B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93C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09D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D3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68F7F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48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3E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57C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914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AF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D4E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FFA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BAE7C1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C76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FF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B1E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FE5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64F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F33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78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1CE08A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ABB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A56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4BB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5B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18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987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01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C7C695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F3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1F0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930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B1F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D8B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8C0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28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22A18F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126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1D5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E2A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51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663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035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A8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4797DF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D5E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F8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F9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17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A2B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B1E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CE2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</w:t>
            </w:r>
          </w:p>
        </w:tc>
      </w:tr>
      <w:tr w:rsidR="001423AF" w14:paraId="682B44D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34E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BD9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246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A00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EF4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15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17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D27934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C55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668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2D5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379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B7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1F2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E15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</w:t>
            </w:r>
          </w:p>
        </w:tc>
      </w:tr>
      <w:tr w:rsidR="001423AF" w14:paraId="6D48441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A90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5C4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50F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012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CE1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3FA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AD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574824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A52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167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302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A70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6B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937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1C7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42E13C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2D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1C7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738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21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045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6DD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F56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</w:t>
            </w:r>
          </w:p>
        </w:tc>
      </w:tr>
      <w:tr w:rsidR="001423AF" w14:paraId="14CD2A9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991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7B3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D50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E97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89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77C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9A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E0444B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6AE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29B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408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D21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59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77E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C9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02F91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D68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6F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5AC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8B9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85A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41B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B7D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</w:tr>
      <w:tr w:rsidR="001423AF" w14:paraId="35046D2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AEC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B61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AE3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67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3A7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00D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BB0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CCC7E2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B26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F6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B04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59A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2C3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3C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7DF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92C8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0B8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4E6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9F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97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1B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ECD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DAC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6990FD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78A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F69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C72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209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BE2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8C4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1F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27F0C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9D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3D9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076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7D1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A4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E2C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326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76EA46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C25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8C8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4EE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796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7AC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D3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FF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65.24</w:t>
            </w:r>
          </w:p>
        </w:tc>
      </w:tr>
      <w:tr w:rsidR="001423AF" w14:paraId="04D10CF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662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98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F45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9C6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CFC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B78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D56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43E546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6B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4C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78F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FC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77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B2F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79D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2F6225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1E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F3C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598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B44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D08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30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0B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8AF667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89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B3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C4B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BD0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A06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B0C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D13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2CBE10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BB0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69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D30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4DF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83E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959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2D4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267034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551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6B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F8A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4A4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739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593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7CE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3CDE4C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631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14E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0D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664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286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16E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869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AA4FC5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E8C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74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D55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E9E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517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331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C85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86C89A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1F2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258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B98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DDA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25C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BA6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A97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A22B2C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98A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6C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191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03E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CDE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390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99A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4A994B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63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7CA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68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EA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445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F8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1E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D4AF6A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B6D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12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E30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80A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38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DB7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76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FBEE8E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46E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1DA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A49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FC0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07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578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E55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36F483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68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4C4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6E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C2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6A5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42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FD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5A253E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2A8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118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D77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69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61F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E67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EA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26.56</w:t>
            </w:r>
          </w:p>
        </w:tc>
      </w:tr>
      <w:tr w:rsidR="001423AF" w14:paraId="20657EC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880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D77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E2A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BF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2F2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48D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43B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22F796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E64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51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5F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D66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23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761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D8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7FBDF1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1BF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83C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455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6B1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45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D1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DF1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4D34F6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7B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D2F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F5D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9BB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5F9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74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C10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2B0AF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9E9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381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957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EB6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853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FE2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D64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765E1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096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1CE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CD5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B6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F1B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77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F8C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</w:tr>
      <w:tr w:rsidR="001423AF" w14:paraId="492DEC6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42B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853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8C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F8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35E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781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7E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C9ECEF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17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AD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BA7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762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5C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CC9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A8E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01CD83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6CC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FAF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96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93F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FC0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AE1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CA4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6A564DB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06B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DC2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3A2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26C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85F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1FA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EC8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B6F5D2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64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5FE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24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F4C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96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7E7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0A3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FB5502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537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82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DDA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45A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55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784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A7F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22C28D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FDC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9C5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8A7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EB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39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69F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A86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13.78</w:t>
            </w:r>
          </w:p>
        </w:tc>
      </w:tr>
      <w:tr w:rsidR="001423AF" w14:paraId="1E380E3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8EF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BC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054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7A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9D2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645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31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</w:t>
            </w:r>
          </w:p>
        </w:tc>
      </w:tr>
      <w:tr w:rsidR="001423AF" w14:paraId="65EED37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88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766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44E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636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AF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47D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DE6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11.47</w:t>
            </w:r>
          </w:p>
        </w:tc>
      </w:tr>
      <w:tr w:rsidR="001423AF" w14:paraId="01D67DE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C5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C5B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22B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AE3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58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EC0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26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</w:t>
            </w:r>
          </w:p>
        </w:tc>
      </w:tr>
      <w:tr w:rsidR="001423AF" w14:paraId="08F420E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1C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7C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87C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93A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664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8C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19D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E4CA1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ED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26E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3B4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F74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443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E89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BF2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209.85</w:t>
            </w:r>
          </w:p>
        </w:tc>
      </w:tr>
      <w:tr w:rsidR="001423AF" w14:paraId="2187431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997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2D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FD5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A34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E85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272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5B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78DF1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558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AE8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460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181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4F6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67E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15E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C3724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25C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45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AB5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0B7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1D7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FE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6B0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7F56E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47D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81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7A2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EA6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5CC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07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C7B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61DB2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1D5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2E3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0A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F39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BCD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7A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8E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122.26</w:t>
            </w:r>
          </w:p>
        </w:tc>
      </w:tr>
      <w:tr w:rsidR="001423AF" w14:paraId="087BDF0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134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050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13B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56F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0A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45F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496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113.42</w:t>
            </w:r>
          </w:p>
        </w:tc>
      </w:tr>
      <w:tr w:rsidR="001423AF" w14:paraId="78AA859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6AB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3DA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91F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D6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23D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AEC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28B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DC8AE2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433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62B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20C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21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2FB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E57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027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146B4C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DAE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09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B0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17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FBC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3F8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059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268F80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22D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2C7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FAE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387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30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916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043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06F0D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008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476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167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07D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A8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AD1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264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037925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64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050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C86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A6E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032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2F3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D90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6B8B4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5AC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8F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B59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EF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C50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C6D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092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47.98</w:t>
            </w:r>
          </w:p>
        </w:tc>
      </w:tr>
      <w:tr w:rsidR="001423AF" w14:paraId="08660FB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D2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9ED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B90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C7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C3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C6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54C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B3AFE7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6BC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F1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4E0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B6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98D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31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96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B91160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17E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9D7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D85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5F5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8B4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DB5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21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8C59F5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5F1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B97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F47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21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4F3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55B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741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</w:tr>
      <w:tr w:rsidR="001423AF" w14:paraId="372572E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F66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89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B8C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C83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E5D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616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8B1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33.57</w:t>
            </w:r>
          </w:p>
        </w:tc>
      </w:tr>
      <w:tr w:rsidR="001423AF" w14:paraId="1880E90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694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6C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723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B17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C4B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37E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B24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C2D37E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6D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EED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E8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6FE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82F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7A3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1F7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30.83</w:t>
            </w:r>
          </w:p>
        </w:tc>
      </w:tr>
      <w:tr w:rsidR="001423AF" w14:paraId="223586A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5B0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2A8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4F8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60A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E52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C38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BF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9C7249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5C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4DF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A80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B1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910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B21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D2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F34EF2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76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7D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5CF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333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87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5F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B9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F1C2BC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856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006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F54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DA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565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DE3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C03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60200D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7B6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49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93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560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E5F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B2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20B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045D61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6E0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B8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63C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F4E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2DE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D7D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01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194E8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438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E08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D5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C5F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8F7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CA1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55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FF7BAA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6C8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6AF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66F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110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24F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BF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584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</w:tr>
      <w:tr w:rsidR="001423AF" w14:paraId="60B974F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010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A60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7BE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FFE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454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28A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0C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984E5F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8C1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17E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B80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25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031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5E9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24B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20.48</w:t>
            </w:r>
          </w:p>
        </w:tc>
      </w:tr>
      <w:tr w:rsidR="001423AF" w14:paraId="2DDF4FC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62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B2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97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F61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2E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C71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881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425C9F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3FE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33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2B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EB1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6A6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66D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B42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2E6C51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1CB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874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BD5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3A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3E8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16E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98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3230BBA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2F8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4A3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CF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BEB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464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DDB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1A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F55298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CB8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ED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2AF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AD0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1A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7DD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DCC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91D180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43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1F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56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D5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977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82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4E1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14.85</w:t>
            </w:r>
          </w:p>
        </w:tc>
      </w:tr>
      <w:tr w:rsidR="001423AF" w14:paraId="3D5F233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45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A25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F8F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998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E69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083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9F0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5065BE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2A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22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632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B3C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B2C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83C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0D7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</w:t>
            </w:r>
          </w:p>
        </w:tc>
      </w:tr>
      <w:tr w:rsidR="001423AF" w14:paraId="076AAED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42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2A8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47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23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6EB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85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383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7F66E7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0F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"МОЛТЕН ХРИСТОВ И С-ИЕ" СД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5F8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900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596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BB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1AC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6FE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</w:tr>
      <w:tr w:rsidR="001423AF" w14:paraId="1C95D06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9EA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6A2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58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306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2837.231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810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9E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566.427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826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9062.83</w:t>
            </w:r>
          </w:p>
        </w:tc>
      </w:tr>
      <w:tr w:rsidR="001423AF" w14:paraId="30BE234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8ED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308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4C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B0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7DB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D65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C30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ADD79A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E9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563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E0F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AD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B86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5DD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581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C93516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1F7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A39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1B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0C7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003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400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2D7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4C9D13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5A8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FE4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BC5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A62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414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FDA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8C9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ADEA44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AEE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DDE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21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FD2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033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BF8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863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5AF47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1FF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94B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562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44A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6A3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ABE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BB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0A146F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1C4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DE6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C9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C1F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1F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56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1AF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71.99</w:t>
            </w:r>
          </w:p>
        </w:tc>
      </w:tr>
      <w:tr w:rsidR="001423AF" w14:paraId="4FAA296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D9F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AA7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8EC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7DD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DD0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A2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3C6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63.98</w:t>
            </w:r>
          </w:p>
        </w:tc>
      </w:tr>
      <w:tr w:rsidR="001423AF" w14:paraId="3EDDF03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2E9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201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F2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CA9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988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082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749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63.68</w:t>
            </w:r>
          </w:p>
        </w:tc>
      </w:tr>
      <w:tr w:rsidR="001423AF" w14:paraId="4ED26D3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5D5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B1F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E3B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BB3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762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F9A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720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4BE18F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453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3B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F6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5B1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71F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2FB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96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48.00</w:t>
            </w:r>
          </w:p>
        </w:tc>
      </w:tr>
      <w:tr w:rsidR="001423AF" w14:paraId="4DEA146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055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E6F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1F1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98C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605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D77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D1A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48.00</w:t>
            </w:r>
          </w:p>
        </w:tc>
      </w:tr>
      <w:tr w:rsidR="001423AF" w14:paraId="07AFF94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E46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3EE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52C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2E4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EE3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BD5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172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325F4E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AAA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C7F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C41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44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535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C8F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BC4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77E993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F3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871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9B6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AEC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E0E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BE2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9B8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343957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C1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2E3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F6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F42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509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4BC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332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3DD780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A8D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0C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05B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43D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23C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512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701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F1D5D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273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39A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DBD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685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F6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94.120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2F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779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40.99</w:t>
            </w:r>
          </w:p>
        </w:tc>
      </w:tr>
      <w:tr w:rsidR="001423AF" w14:paraId="0EBC083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4C4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0C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396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2A3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AA0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07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E6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CB643E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371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8E3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0E2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EC8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3D8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864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95D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DFD482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08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DC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51F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3D0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DF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110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FA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32.55</w:t>
            </w:r>
          </w:p>
        </w:tc>
      </w:tr>
      <w:tr w:rsidR="001423AF" w14:paraId="474564B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70E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0BC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F98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4D9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B8D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E3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67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7365CE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6AC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993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F92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645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63B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E6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37B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</w:tr>
      <w:tr w:rsidR="001423AF" w14:paraId="6C9531A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3A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D3E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44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B15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F0C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94.115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30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30A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</w:tr>
      <w:tr w:rsidR="001423AF" w14:paraId="522562B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E7C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CDB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F2B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7B9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4DB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BD3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AF4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589D23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A06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BF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26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A9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52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1EB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6E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</w:t>
            </w:r>
          </w:p>
        </w:tc>
      </w:tr>
      <w:tr w:rsidR="001423AF" w14:paraId="3E1D77F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332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C5F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C20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ADF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895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ECE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791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46273E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0F7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D4A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5E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31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3F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0ED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199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A6564E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DC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979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3C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141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2F6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78E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B26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82AD0B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C9B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1F5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408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004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6FD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D5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82A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2AF831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5DE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3EC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F7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C0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9EC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882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AE6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62FE7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49D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A3F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AF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57D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777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61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147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B5D2C2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9A4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957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82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1EE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BDE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94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DF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853433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363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378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C51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5C0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79F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A50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036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787F17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75B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767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84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E16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F6A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52B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5E3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14.65</w:t>
            </w:r>
          </w:p>
        </w:tc>
      </w:tr>
      <w:tr w:rsidR="001423AF" w14:paraId="1813167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03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B8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72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E32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3BA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94.113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A76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3A0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</w:t>
            </w:r>
          </w:p>
        </w:tc>
      </w:tr>
      <w:tr w:rsidR="001423AF" w14:paraId="2366D11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2AE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861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226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D85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D1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94.125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BEE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6ED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</w:tr>
      <w:tr w:rsidR="001423AF" w14:paraId="42941B7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041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0F6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7B2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80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737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94.122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42F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209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12.91</w:t>
            </w:r>
          </w:p>
        </w:tc>
      </w:tr>
      <w:tr w:rsidR="001423AF" w14:paraId="4557484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E90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A6A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094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ED3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16E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94.124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1EE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651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10.90</w:t>
            </w:r>
          </w:p>
        </w:tc>
      </w:tr>
      <w:tr w:rsidR="001423AF" w14:paraId="1D228DF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1A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39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CAA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EF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7A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515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E86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AC49C0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C0D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C19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FAF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7E0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C37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FB5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FA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</w:tr>
      <w:tr w:rsidR="001423AF" w14:paraId="7949848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3C2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A1E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AC8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84E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A05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326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610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111.26</w:t>
            </w:r>
          </w:p>
        </w:tc>
      </w:tr>
      <w:tr w:rsidR="001423AF" w14:paraId="1B944B2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DE8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94F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036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A4B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BB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21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887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333889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445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4B9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F13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6D5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B5D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523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E20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F15D3E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C44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A90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044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790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93E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55B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58B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64.00</w:t>
            </w:r>
          </w:p>
        </w:tc>
      </w:tr>
      <w:tr w:rsidR="001423AF" w14:paraId="7B245E4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FA2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AC7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207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98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4FE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AE1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518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63.98</w:t>
            </w:r>
          </w:p>
        </w:tc>
      </w:tr>
      <w:tr w:rsidR="001423AF" w14:paraId="0BA4F92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0F1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745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E1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FBF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C8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D39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DC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63.03</w:t>
            </w:r>
          </w:p>
        </w:tc>
      </w:tr>
      <w:tr w:rsidR="001423AF" w14:paraId="76FB368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706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F20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D34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E27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0C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E6A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B75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4F7CA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E5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E8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2C8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CCB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09A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769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C5E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1273C8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E95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345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F24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43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7DC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09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A7D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B221B2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B1E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E0B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1E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60F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6AA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2AD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F2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48.34</w:t>
            </w:r>
          </w:p>
        </w:tc>
      </w:tr>
      <w:tr w:rsidR="001423AF" w14:paraId="3726BA9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C7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242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12E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B98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EDF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6D9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195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08A6A5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141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C9E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06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64B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71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740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993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47.98</w:t>
            </w:r>
          </w:p>
        </w:tc>
      </w:tr>
      <w:tr w:rsidR="001423AF" w14:paraId="3AAB6D1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E2A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61D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A9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A57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196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6D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057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46.54</w:t>
            </w:r>
          </w:p>
        </w:tc>
      </w:tr>
      <w:tr w:rsidR="001423AF" w14:paraId="5CC8B6C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619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98C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2E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938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CB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5F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FC6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46.47</w:t>
            </w:r>
          </w:p>
        </w:tc>
      </w:tr>
      <w:tr w:rsidR="001423AF" w14:paraId="79CD6D4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82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4E8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0DA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AB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C88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DC5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57B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C62E95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6C7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EE5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2F9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A05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B5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83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A8D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11DBDB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D0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F79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AC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AFC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682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7C4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1C8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E931A9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305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C2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9F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DF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510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733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EF5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C2F790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F45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FB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781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515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35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94.124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28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8AC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29.49</w:t>
            </w:r>
          </w:p>
        </w:tc>
      </w:tr>
      <w:tr w:rsidR="001423AF" w14:paraId="3652CF0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2C6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D4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D52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020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6E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450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CAF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8F7B3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E20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2F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96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323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B42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47A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E6B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B9D498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649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A50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024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24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1E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94.121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93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6D3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24.98</w:t>
            </w:r>
          </w:p>
        </w:tc>
      </w:tr>
      <w:tr w:rsidR="001423AF" w14:paraId="3D40BA6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A01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5EB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1B4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5F5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386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BC8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47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06AA8B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B4F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4B5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811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91A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E7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0EB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8A1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</w:tr>
      <w:tr w:rsidR="001423AF" w14:paraId="1927F8C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19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9B3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356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524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D87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A76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97B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</w:tr>
      <w:tr w:rsidR="001423AF" w14:paraId="62BD469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07D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FD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C0C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946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A8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B65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8E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1E138A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912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C57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E9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C3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758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6A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0E8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2C1777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701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A63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86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E1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EC4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890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E5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4DD6EE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1A7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D7F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8D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7B6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B7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94.120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23B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4D0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</w:t>
            </w:r>
          </w:p>
        </w:tc>
      </w:tr>
      <w:tr w:rsidR="001423AF" w14:paraId="34E0A12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0E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"СТЕНЛИ-91" ЕООД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947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33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7D3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DF0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EF4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B22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</w:t>
            </w:r>
          </w:p>
        </w:tc>
      </w:tr>
      <w:tr w:rsidR="001423AF" w14:paraId="7DC101C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400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8C8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9CE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6C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114.935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45B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9A4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71.351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0CE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1141.62</w:t>
            </w:r>
          </w:p>
        </w:tc>
      </w:tr>
      <w:tr w:rsidR="001423AF" w14:paraId="77897AF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90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A5F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974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222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18B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0A7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32B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52AA0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FE2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2B1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721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780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1B5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C3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245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7CF333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2BC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BCC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F2E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81.68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F31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06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66B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AA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76AE19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CF7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FD7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F8C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81.67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F74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5E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25E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1A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3587C0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E5E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8A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AA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8EB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2D8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173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4A6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AA4C47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9D0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E5E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EC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81.72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1B7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3B8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13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BAD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AFC116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1C1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655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267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81.74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A0F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131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D0B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5CF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F9E6AA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4B7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143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467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1FB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A2A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8B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1BA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9B08D8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D4E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283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35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5EC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80E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946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78D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</w:tr>
      <w:tr w:rsidR="001423AF" w14:paraId="52F06DA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AD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57D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78B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3E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C9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835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E78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E753A2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BAC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F69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DB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635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214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64E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7E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648F13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AD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A5F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065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81.73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09E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35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9BC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4EF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BC27C3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99D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E85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36A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A0A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4E0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B0F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461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3BC906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4C9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C2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FBE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81.69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970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175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77C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065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733754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94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B9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0B3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81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8A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81.77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081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FD8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</w:tr>
      <w:tr w:rsidR="001423AF" w14:paraId="74C879B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7D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67E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67D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C5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DF2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084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4FA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1137E3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2AA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8CB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5B8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C8A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3E4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990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D3B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4034637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DFA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81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7EC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D72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BB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50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A52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9DC9B9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99B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F09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B5E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C73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D63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E6B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69A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A6989D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994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9F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385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736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F97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C8E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4F9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8526C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4D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867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8F0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CCE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A3A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BBE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A3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A9F549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D78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6DE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DB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81.70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9A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07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81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B92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B670D1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0A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710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EE1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C74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DF0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81.71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180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C5F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</w:t>
            </w:r>
          </w:p>
        </w:tc>
      </w:tr>
      <w:tr w:rsidR="001423AF" w14:paraId="275D014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D0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FB3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646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6EC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D0D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858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77C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A2B12B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76D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8EC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C7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F0E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76C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81.76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25E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971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</w:tr>
      <w:tr w:rsidR="001423AF" w14:paraId="172B14B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B09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0E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CA6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EC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4F2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92.177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67D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685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</w:t>
            </w:r>
          </w:p>
        </w:tc>
      </w:tr>
      <w:tr w:rsidR="001423AF" w14:paraId="1C35301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22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66F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0E0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967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614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230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03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141D2C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1B1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A8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DB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06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649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C60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B3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FAD461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26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93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12E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06E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E05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3E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00D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4CE7E4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66E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204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0A4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291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36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4D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7A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AE790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26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721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C3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8F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D28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8C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757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F9D8A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6B6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036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E35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CD5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EB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DF6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D18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64A66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A40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A55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50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0BC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8A8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6B7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190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FB40F3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9E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AE9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E9E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39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BD5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A28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ECD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35A5D6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DF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E19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DA5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D47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26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11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865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CAF224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31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090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DD5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50F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FE3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4F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540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6D08F9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3ED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F93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30B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A52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92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96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84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E8A4F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03A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89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C99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40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90D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7F1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0A5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454CAB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D7C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D93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F1A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1DC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67B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CFC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CBB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7006E7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18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02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EFA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2B3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E12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AE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43E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D2D19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B34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C1D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68E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79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A60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27C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F2E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9154C0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C3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F10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52D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8A9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D2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83D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2D8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5BE79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390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B18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044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246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5C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F3D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CA0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E22416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0D5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DCE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E5E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806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9FD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E5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2A7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F259E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3F0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D71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FCD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EC7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4E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5B4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6BA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29067B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BB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E5E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8C0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87B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7AA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394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AD6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A5D211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7E8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CCA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044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76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A34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57.367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A1F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BEA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31.91</w:t>
            </w:r>
          </w:p>
        </w:tc>
      </w:tr>
      <w:tr w:rsidR="001423AF" w14:paraId="3A611EB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AA1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A16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FA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383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746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80F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A8B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BCAD65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1C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379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D85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2B2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5AF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801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AE6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7B22AF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C93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FB6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BB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F58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FC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038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D3F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4C7C75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73D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681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B68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6DA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B05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477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E5B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FB00F9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7FA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55D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EDB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AEB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F5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69B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2EC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C5B73C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29E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A1F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6CB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A1A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575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07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F5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</w:tr>
      <w:tr w:rsidR="001423AF" w14:paraId="36E0874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5A1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3A1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C05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67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167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B66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7D5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2828B3C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2A7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96A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516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47A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C2B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DE1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380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925D84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5FF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2D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D61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939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988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83C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794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</w:tr>
      <w:tr w:rsidR="001423AF" w14:paraId="22F7EB2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72D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8D8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A6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BE0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ED4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D7A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C2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DFCA13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4E8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5A7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024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F30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03F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F3C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3A4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10.57</w:t>
            </w:r>
          </w:p>
        </w:tc>
      </w:tr>
      <w:tr w:rsidR="001423AF" w14:paraId="64A9EBF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1ED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A0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D70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186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AC8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B0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67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79322B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DB9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8C0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346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528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C6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6AA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C44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</w:tr>
      <w:tr w:rsidR="001423AF" w14:paraId="66DFD95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7DB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A35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53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7D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D5F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C1E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61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CED458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C6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B2C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01A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6A1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B6E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DF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F58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2A208D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1BE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7B8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033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597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E9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F1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D6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832498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A2C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AD3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AA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486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AE3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35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E0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C6424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A7C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F2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C9E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E7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E34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E96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FE2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</w:t>
            </w:r>
          </w:p>
        </w:tc>
      </w:tr>
      <w:tr w:rsidR="001423AF" w14:paraId="12FCC7A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A7A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AB4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331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6E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235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3F7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B84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09CC8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A4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0DA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0F3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88D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E54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9E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E70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ECAF79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989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40B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B12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BF7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F2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E7E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8F3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AB04DD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A1A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34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231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783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B8E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4B5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B6D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</w:tr>
      <w:tr w:rsidR="001423AF" w14:paraId="74A592C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66F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D83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575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68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A76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985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4A6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</w:tr>
      <w:tr w:rsidR="001423AF" w14:paraId="45881DD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39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25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37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8A7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ED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25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2C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C658B1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D31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FC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5F4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516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BB0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FB4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171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</w:tr>
      <w:tr w:rsidR="001423AF" w14:paraId="0DF5118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E6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ADA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61B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937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3AA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292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A07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31.58</w:t>
            </w:r>
          </w:p>
        </w:tc>
      </w:tr>
      <w:tr w:rsidR="001423AF" w14:paraId="71CF412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F0D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E8D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D26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AB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61D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7E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AFA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DEF578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400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A3E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89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FB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ED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EB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D93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71610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ED1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BAF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68B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5D9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507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CD7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0E9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529D40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4E2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44D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59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C72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F34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506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7F2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F7134B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7BD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231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881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675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CCB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51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EE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778467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EFD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A4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BA3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3D2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04B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F54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9DE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20.80</w:t>
            </w:r>
          </w:p>
        </w:tc>
      </w:tr>
      <w:tr w:rsidR="001423AF" w14:paraId="2949FA6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00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8C4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29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40E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A6B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EEB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917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A4A04D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8F7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AA8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5A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417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2A7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FC7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757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E7C416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7C8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D4D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4F3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FD9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1C8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7C3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B76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1B0478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6A2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59F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20C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C97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03C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D68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79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16.07</w:t>
            </w:r>
          </w:p>
        </w:tc>
      </w:tr>
      <w:tr w:rsidR="001423AF" w14:paraId="26C658F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93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AF5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C2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E7D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F4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2E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D68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16.02</w:t>
            </w:r>
          </w:p>
        </w:tc>
      </w:tr>
      <w:tr w:rsidR="001423AF" w14:paraId="6926509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0EA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135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6D2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264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4CC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DF2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836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C7A483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28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8B0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2BC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0BB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0CA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04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08F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9DE3E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0AF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426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E35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983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E7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65E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FB9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F721D7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6D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939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47A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E17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86B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A42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93E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572D7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026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AB3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7EB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80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551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CAA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EE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</w:t>
            </w:r>
          </w:p>
        </w:tc>
      </w:tr>
      <w:tr w:rsidR="001423AF" w14:paraId="6065C00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879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C09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45A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E35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A3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D07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526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393CC8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492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AA9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BD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C1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72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EE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53A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E43BF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FF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7A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C3E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10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4C6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0C9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16C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19DD3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2E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D01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A8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BBA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49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9FB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335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25F9E9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7E7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DB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47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0B6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70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1A2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AE2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9112B0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3B6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7C7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9C5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724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C07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9F5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7C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</w:tr>
      <w:tr w:rsidR="001423AF" w14:paraId="27CB3A9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C86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22F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750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FA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0C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3B9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12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87AC9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2B6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4EB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7AD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4F7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23C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3E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EC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CA7357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445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90D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97A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3BE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1E5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244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53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</w:tr>
      <w:tr w:rsidR="001423AF" w14:paraId="4AD15DA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BA7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77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DC9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D56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712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EF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2B3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</w:tr>
      <w:tr w:rsidR="001423AF" w14:paraId="76EAE3A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DF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73A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0A7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2D2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E14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618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F5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590735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CD6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58D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FA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702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D2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5D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DE6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563B57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4D3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DC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468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79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D6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063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512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79D0B6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4E6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5E1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91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4A7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1CE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2CB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07C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F88066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7D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A1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71A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1F5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301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E30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30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21.75</w:t>
            </w:r>
          </w:p>
        </w:tc>
      </w:tr>
      <w:tr w:rsidR="001423AF" w14:paraId="0A18570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B0F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36A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4C3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E86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E96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59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C9E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</w:tr>
      <w:tr w:rsidR="001423AF" w14:paraId="15560FE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071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C00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4B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73B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0AB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4ED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08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</w:t>
            </w:r>
          </w:p>
        </w:tc>
      </w:tr>
      <w:tr w:rsidR="001423AF" w14:paraId="7D6BC3B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CC3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1CA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F0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AE6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A58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C8C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84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F46C36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F4C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CC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F40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B3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018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3F3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04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A9B75C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A7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66B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375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CDB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D3D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5D0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E5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952D07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B0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660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EC7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590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5C3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A99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1F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283980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84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EF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36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143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15.645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BA0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083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AB0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DB9BC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A5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09D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A32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961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C08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50B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11E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4CEDBF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39F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616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09B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7CC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7C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3D4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D32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40F703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829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37C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5BF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88F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68A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2F2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C68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2FAC0C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FE2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860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895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D26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048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3F2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BD3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ECAB54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29D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A10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461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14E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D32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0C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1D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63.98</w:t>
            </w:r>
          </w:p>
        </w:tc>
      </w:tr>
      <w:tr w:rsidR="001423AF" w14:paraId="05E7C76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9B3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13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E14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2A2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F2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9A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947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019177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A73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B59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6B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61B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221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027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EAA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D897C0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5AD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0C6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ED6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0C2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967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90C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93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89DAE3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8B4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DB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F2E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C35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D00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7BD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760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FF8546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1A9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004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70C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2D9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E45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6C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6CB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91A3EA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B44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01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E0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9FF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28E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537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3E8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F7D3F2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285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A4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8BD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861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C83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481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A3C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796C25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32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0A9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3B9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D4A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7BB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BC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E5B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F87AB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AFA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E1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93C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027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1D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775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88B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40C254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65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230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8DF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151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475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9D2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AF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490A02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19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784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AF1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849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E14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D27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F88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</w:tr>
      <w:tr w:rsidR="001423AF" w14:paraId="028B9EC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BE2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E9C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68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C9A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DFF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D6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279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5D2815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605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2E4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870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336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B67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0E5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4A9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D365AC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8F3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FEF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F04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66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591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90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BF3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D11751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4A5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CE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04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5EF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46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624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85D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055DBA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44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F3A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790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BF1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052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D48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E28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A5DE3E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71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95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82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E2A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0E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F76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0D4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D8BF7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DB4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C65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FE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19C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DC1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6A6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50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793CDE8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FF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415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5B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297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349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89E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7C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B67DD1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239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807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A57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0C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60C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D91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B3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</w:tr>
      <w:tr w:rsidR="001423AF" w14:paraId="3EC358A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9AC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48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288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A5E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105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2E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5AD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14.75</w:t>
            </w:r>
          </w:p>
        </w:tc>
      </w:tr>
      <w:tr w:rsidR="001423AF" w14:paraId="4173D99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86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8D8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6A2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9BD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233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585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E87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BAFF3D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03A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79B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FB2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955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42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F0F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55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</w:t>
            </w:r>
          </w:p>
        </w:tc>
      </w:tr>
      <w:tr w:rsidR="001423AF" w14:paraId="2720898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B19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8C1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344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891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0B5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D2C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BE4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C8CC12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8E1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F7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2D6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61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C3F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C5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FDE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CF751A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A8F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47E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9F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1CB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963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DF7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9DC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E86EA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33B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6DE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0F5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8A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D5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049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FD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7E015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91F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9E6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BEB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55D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EF0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C68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39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</w:t>
            </w:r>
          </w:p>
        </w:tc>
      </w:tr>
      <w:tr w:rsidR="001423AF" w14:paraId="3B96711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78B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D6C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845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1CC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F69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4EE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465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</w:t>
            </w:r>
          </w:p>
        </w:tc>
      </w:tr>
      <w:tr w:rsidR="001423AF" w14:paraId="2B313AD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E0C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38E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1CE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8A0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F7C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3C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D0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D7DD3B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A22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69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2F1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96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5D7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128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D7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3FD1F6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F8C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F9A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7C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009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A07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132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CDE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847878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17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37A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4C6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5D1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7A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213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530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EBBAF3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7F7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B3E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88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E53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1D9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7A9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4E2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</w:tr>
      <w:tr w:rsidR="001423AF" w14:paraId="0FE9140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DD7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1DF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2B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8C9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875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5C7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F2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19.81</w:t>
            </w:r>
          </w:p>
        </w:tc>
      </w:tr>
      <w:tr w:rsidR="001423AF" w14:paraId="1D7B7F0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4E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6CA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F03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776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78B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1C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D5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636483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07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AD0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8D6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DC9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7FD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4D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FD1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</w:t>
            </w:r>
          </w:p>
        </w:tc>
      </w:tr>
      <w:tr w:rsidR="001423AF" w14:paraId="182FF19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E33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448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403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BD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114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7A8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539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</w:t>
            </w:r>
          </w:p>
        </w:tc>
      </w:tr>
      <w:tr w:rsidR="001423AF" w14:paraId="0D55506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4C2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BE6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D06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32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52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86B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2B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1AD498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A87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6DB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0BE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736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61F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3CA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FE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10F5F3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A4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952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676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12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28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DF1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74B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3C21C1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508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8FF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0E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7B9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D8F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8D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3A4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A86AA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D65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ED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79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E17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A44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B3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58E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0985DD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0FC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E7C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54B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7D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A47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4BE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602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2F359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514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184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B9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B9D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452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9C8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3BF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13.79</w:t>
            </w:r>
          </w:p>
        </w:tc>
      </w:tr>
      <w:tr w:rsidR="001423AF" w14:paraId="0012D68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78E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D5B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F15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6B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2E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B52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4DF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12.56</w:t>
            </w:r>
          </w:p>
        </w:tc>
      </w:tr>
      <w:tr w:rsidR="001423AF" w14:paraId="2455913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CEB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D4E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65B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D5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D1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D92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93F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12.33</w:t>
            </w:r>
          </w:p>
        </w:tc>
      </w:tr>
      <w:tr w:rsidR="001423AF" w14:paraId="73CA495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035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F4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EE8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577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2C8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B6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CA8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B9782A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2C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7FC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FC7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FAC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F65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89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635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86678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CEE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5B1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83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79D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C3F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55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B3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</w:t>
            </w:r>
          </w:p>
        </w:tc>
      </w:tr>
      <w:tr w:rsidR="001423AF" w14:paraId="5467363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EA9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F8B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323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6FA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BDB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736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09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B39B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32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0D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13E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4A5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77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159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65A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</w:tr>
      <w:tr w:rsidR="001423AF" w14:paraId="7DEDDF7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65A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34D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33E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1DB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6A9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E08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F30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</w:t>
            </w:r>
          </w:p>
        </w:tc>
      </w:tr>
      <w:tr w:rsidR="001423AF" w14:paraId="2C63606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56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4EC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B2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FD1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EFA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8E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14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1423AF" w14:paraId="310D1C5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5AD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450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81A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5FA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81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0CF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397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952C69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5CE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330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06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0CE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E7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3AF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EF4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</w:t>
            </w:r>
          </w:p>
        </w:tc>
      </w:tr>
      <w:tr w:rsidR="001423AF" w14:paraId="4560CB7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991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B20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C5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B75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B37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B63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2DF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9D2849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A0F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31C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EBC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BF3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0C1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CDC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72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72173E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614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096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8A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D7F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037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1A2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190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C65BDA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8A3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F3B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A1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A56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DA6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8D4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99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ABAC1E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9F3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EDA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7DA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5B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B7F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D9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EF1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</w:t>
            </w:r>
          </w:p>
        </w:tc>
      </w:tr>
      <w:tr w:rsidR="001423AF" w14:paraId="169B869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98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3DC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4CB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E47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FFE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DC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B26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0B5334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824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FD4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113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D7F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660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6DD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3F8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</w:t>
            </w:r>
          </w:p>
        </w:tc>
      </w:tr>
      <w:tr w:rsidR="001423AF" w14:paraId="2F180F1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E50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E2F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66F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E95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CF9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85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6B0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7EB763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7A7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FC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4CE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876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677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2C9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262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104.16</w:t>
            </w:r>
          </w:p>
        </w:tc>
      </w:tr>
      <w:tr w:rsidR="001423AF" w14:paraId="3716DBC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20D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9DB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0FB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424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9DE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29A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CB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6117FC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A4F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096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59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950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E0A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2F5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A86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C4AF6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58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7AF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7B7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40B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E90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F1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4E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7064B1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10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BE14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89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041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03A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B97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AB0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575ECC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C1D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93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B0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5AE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734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922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CC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93696F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8A1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E28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8B1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2EB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370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EE1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4C4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0D467C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B3A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A0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E48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301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AD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70B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25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73.33</w:t>
            </w:r>
          </w:p>
        </w:tc>
      </w:tr>
      <w:tr w:rsidR="001423AF" w14:paraId="5057F46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43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E1E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14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03C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655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AEF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C76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D9D16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1C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4D7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5EE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0A8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37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08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0AE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D5656E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248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ECE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B95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27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D3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8F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D4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102FEC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0E9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CC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749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62.101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EC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EA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29D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4EC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77D1BE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52E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B2C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7F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9C8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F40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11B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99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B6C320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3E8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0F4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AE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D18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5C9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C83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D12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1FDE57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2F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7C2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D93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3C1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30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319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40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EF6A7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D6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EB4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FA6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32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07A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AF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5D6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AF42E2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15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980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F26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AF6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904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26D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3A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BA0B13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7B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D0B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F8E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3C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39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67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007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201409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B07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3F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88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946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2F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858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BF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1F9FC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818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6D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13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E6F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1FF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2C6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DB1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2EE478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1D9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025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BDB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D86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080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C2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416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F62B6E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A4A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C75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7BD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835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21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C1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084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8C2899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EC0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C35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227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D17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54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A01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E4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8F11D3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49D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CF9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0DE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053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E36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5B3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41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C03F15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B01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C3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A9E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62.100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FF4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1AB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AE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823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B229B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E17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6EF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015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A2E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993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0DB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6C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804F9D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86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13C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2FA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24C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18E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4EA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A9F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5C98FC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A6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F93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40B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117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B34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80C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9F6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CA6CE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EAA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BFF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E08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E4A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92E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BCE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70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D1BD07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011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42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A2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8F8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F42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CB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048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8C87E1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91A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45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BF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74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F79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FEB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8E6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12.06</w:t>
            </w:r>
          </w:p>
        </w:tc>
      </w:tr>
      <w:tr w:rsidR="001423AF" w14:paraId="3EB83AC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BA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0F7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C6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44D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0CE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685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F4A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</w:t>
            </w:r>
          </w:p>
        </w:tc>
      </w:tr>
      <w:tr w:rsidR="001423AF" w14:paraId="6AEFB0D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483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69A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EE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B99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14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35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68B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0AF129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FCC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A6F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2EA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887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BB0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FC4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30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7D406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854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762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4F4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E5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B3F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735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C82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DAF85C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C1B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BD8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26A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40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612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191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6C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A3CF84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C21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33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7E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79.101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90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B7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898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0EC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EC01BF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ECF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89B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4D1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432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F43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D7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20E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3E72E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55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45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D5C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BE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82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C59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188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5E5285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B69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D7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78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79.100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52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BDF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7B1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30B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DF13EE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A7C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0F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64B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B76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54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36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C98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83237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11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111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987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72E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FE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560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40E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5212E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45D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C41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395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6A2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A73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317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DCD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828636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1F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67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C90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05F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946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C81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D01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08E197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A64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4F6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CC1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4F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2F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8EE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7B9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7FF9FB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1F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14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424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2C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128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C00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FA8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98EF9A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E2B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32B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674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86F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31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A42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48B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5CEFB5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A5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75D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91A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01B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972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F9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B97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45.49</w:t>
            </w:r>
          </w:p>
        </w:tc>
      </w:tr>
      <w:tr w:rsidR="001423AF" w14:paraId="364AE21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C25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70A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CC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E5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DE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69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1A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5467FB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F9F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7D5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AC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2BF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0F9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32F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20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38.62</w:t>
            </w:r>
          </w:p>
        </w:tc>
      </w:tr>
      <w:tr w:rsidR="001423AF" w14:paraId="1C33F7C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EED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E5C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C7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BF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F2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3A9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101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55FED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60D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436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3E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710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479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890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10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7E68B9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F60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47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A3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EDF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8BB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E74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820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0BFE97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5A7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4C1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D7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2D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00B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3DF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2E1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D8FADF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B5F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5FC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D1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24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8B3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EFF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FCF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C2BC3E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1AF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4BC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363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C19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4ED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79.105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B31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CE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</w:t>
            </w:r>
          </w:p>
        </w:tc>
      </w:tr>
      <w:tr w:rsidR="001423AF" w14:paraId="27680D4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13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C6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868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1B9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1C8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617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998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7C32E3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2FD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3F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2C4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C5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2BE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04C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153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14E4C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F5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45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DEA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6F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B52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14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AE8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E412CE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8BC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6FB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AA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39B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D7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66A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18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676F07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42D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164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AC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B30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4BD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871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1E5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D2A74F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343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694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09F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C1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77E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0FD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798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CDCE66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591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090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499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F50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DAF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E19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894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707A48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FB5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8B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B53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6F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B92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111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CE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48943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0AE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D13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CA8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D0C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C67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79.102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8B4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782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</w:tr>
      <w:tr w:rsidR="001423AF" w14:paraId="456ED6A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9F1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48C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23A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7CD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19C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DFF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C7D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D4337A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A4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E82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AD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6F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1A6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D08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E5F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D81C55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B0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B8B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13E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3DA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695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C65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795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93AB3D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BDF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3CC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701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31E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F15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62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54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794C07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2BE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D0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DB1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237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C1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873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116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20.80</w:t>
            </w:r>
          </w:p>
        </w:tc>
      </w:tr>
      <w:tr w:rsidR="001423AF" w14:paraId="07A8A0A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96B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0E3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FFF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42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A5B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4C3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AE9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BB6985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731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7D1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EE0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AE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4A6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49C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21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1D183B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FFE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8E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2A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0CB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8D5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1B9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8EA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8D0C53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69A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717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FB9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C9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1E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CE1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A2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9B738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B7C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B25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76B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B3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ABB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601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38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8308F6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B9A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650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49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855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F1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948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D9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EB1C2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980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165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016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E6D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600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691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948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162F49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355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4F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41B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A0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361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08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47D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EC709A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E75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B6D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52A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D0D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8F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964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0A2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2B4B37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953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007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B35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29F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17A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9F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361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E6410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546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A02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58B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37C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44C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0EF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F81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</w:tr>
      <w:tr w:rsidR="001423AF" w14:paraId="5E8B3AE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44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525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448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74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6BD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C45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F2A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0FB03A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0C3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9CC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FC2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6AC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F20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BC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6B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57CC6E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72F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E61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07F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9ED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F14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79.465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F1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4E4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</w:t>
            </w:r>
          </w:p>
        </w:tc>
      </w:tr>
      <w:tr w:rsidR="001423AF" w14:paraId="0CA3128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1D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A51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C1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65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61F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41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2BF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11F072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A01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586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C9E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0CA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05C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38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B10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C25658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2E0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2E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5DF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81F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6DE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173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E30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38EAE8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87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912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5F0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98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3DE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031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27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64D91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AA1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BC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988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CC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737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DA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02A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0D891D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6F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D1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7C0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5C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F9C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856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E00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36A54F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EE2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BB8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FFA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41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E44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07D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1EE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F53BC0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7B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D69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F9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648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036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4B1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22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997A8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0A4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9C0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ECB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776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7F3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A8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18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0ABEFB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E24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2F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2E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81B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6E6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52E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82C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85AE5D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71A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48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E5E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5A8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213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43B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3D3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5098D9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F2E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A4B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E5B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BBF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FE0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B16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FB9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00539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AC4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2CD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994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161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8CB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D30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A7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15.44</w:t>
            </w:r>
          </w:p>
        </w:tc>
      </w:tr>
      <w:tr w:rsidR="001423AF" w14:paraId="75A5524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B0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BC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6B1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E9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96A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430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C46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CF1A8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15F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875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E58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26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EE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4D7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60A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0DAA7F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9E1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720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60B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B73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CD5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74.1027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5B1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BB9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</w:tr>
      <w:tr w:rsidR="001423AF" w14:paraId="09FF9AE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9D8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ВЕЛЧО НИКОЛОВ ВЕЛЧЕВ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5EA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1F0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E0A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85E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FB0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3D3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</w:t>
            </w:r>
          </w:p>
        </w:tc>
      </w:tr>
      <w:tr w:rsidR="001423AF" w14:paraId="7EE26C0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5AF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8CB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108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623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472.146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D38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F0A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68.428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7B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1094.85</w:t>
            </w:r>
          </w:p>
        </w:tc>
      </w:tr>
      <w:tr w:rsidR="001423AF" w14:paraId="3542EF4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6E7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D21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DB6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7A7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359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A06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49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46953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09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82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67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EF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5BB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2D1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9CE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61.22</w:t>
            </w:r>
          </w:p>
        </w:tc>
      </w:tr>
      <w:tr w:rsidR="001423AF" w14:paraId="1FEECA3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91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568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03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94.106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BE8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E79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687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CAC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389C19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FFE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474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553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86D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E4A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D75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04E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231EDF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48D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CCB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092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DB5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EB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94.100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B41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D1F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40.03</w:t>
            </w:r>
          </w:p>
        </w:tc>
      </w:tr>
      <w:tr w:rsidR="001423AF" w14:paraId="3682730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254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F49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E82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D73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577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94.107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B0E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5E9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38.31</w:t>
            </w:r>
          </w:p>
        </w:tc>
      </w:tr>
      <w:tr w:rsidR="001423AF" w14:paraId="7176263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2A1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0C8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1D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94.105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CA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960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FA0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AAE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C1042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33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54F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5EA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94.103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EA9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F3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56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F6F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9B5243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4A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713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49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94.104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51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AAD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FAC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6B9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46095A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81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35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4C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75D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1D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CFE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D7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28.61</w:t>
            </w:r>
          </w:p>
        </w:tc>
      </w:tr>
      <w:tr w:rsidR="001423AF" w14:paraId="5B42175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951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6D9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126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94.109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477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6DE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235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63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3C8E5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551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06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58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01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3F6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F84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BD8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14B91E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E7A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220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BAA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E2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89D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212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A96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E0B889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9EF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7FA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EDD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94.101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2B7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AE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5E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EA0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DBF44F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51E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DB7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003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94.102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EF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F2C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CE3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1D6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CE2EF9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5AE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C8D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989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F02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927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A9B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6DB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3DC52C0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F70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5A1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E35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E6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C53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613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B5B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48B00C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24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08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25E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BB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A35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2AD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66D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F5ED63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8BC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C23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DC1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A2F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CFA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701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A0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</w:t>
            </w:r>
          </w:p>
        </w:tc>
      </w:tr>
      <w:tr w:rsidR="001423AF" w14:paraId="56DEBC0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17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980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03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548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A1B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A6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162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</w:t>
            </w:r>
          </w:p>
        </w:tc>
      </w:tr>
      <w:tr w:rsidR="001423AF" w14:paraId="51EDE7C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37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E28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264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CEA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797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F65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02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</w:t>
            </w:r>
          </w:p>
        </w:tc>
      </w:tr>
      <w:tr w:rsidR="001423AF" w14:paraId="45B4C76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206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E05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A7E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D6B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C79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A5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4F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827011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05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D6F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A1E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2E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18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A10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0DC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6AA136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E3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DF7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D07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6FA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6B3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71F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75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AADBA0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69B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A85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395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ABB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5B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8E2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ED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B57569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5C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87B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C9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E4F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93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D17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B02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</w:t>
            </w:r>
          </w:p>
        </w:tc>
      </w:tr>
      <w:tr w:rsidR="001423AF" w14:paraId="56BD5E9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139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ВИЛИ ПЕТКОВА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ПЕТКОВА</w:t>
            </w:r>
            <w:proofErr w:type="spellEnd"/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32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725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6CD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1DC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73B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21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B7DDFF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3A0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0F4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2FF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F1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25.023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6EC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5D9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13.465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1E5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215.43</w:t>
            </w:r>
          </w:p>
        </w:tc>
      </w:tr>
      <w:tr w:rsidR="001423AF" w14:paraId="03B0543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4A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015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64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D8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A5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0B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89C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4F2546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B4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C8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C8E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453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5EA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82.460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F10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A01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56.31</w:t>
            </w:r>
          </w:p>
        </w:tc>
      </w:tr>
      <w:tr w:rsidR="001423AF" w14:paraId="32C10CF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CE6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522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150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43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E0A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E4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571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B3828E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B63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7BF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B1B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4B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AF6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966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47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1E07DD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632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8AF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A34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93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BF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4A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85A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4A6A21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91F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6EB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AC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13F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515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77A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214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2319E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630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A91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42B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6BC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7E6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EE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D08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71FD47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CE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18E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B57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E7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687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A5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A43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FB29C0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5A4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C1E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E8F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8E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856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2C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F4A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C9B74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7DB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77D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46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425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B36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CD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BF7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</w:tr>
      <w:tr w:rsidR="001423AF" w14:paraId="757605B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852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40F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245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84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323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A20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1EC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CCB52A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5C2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249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8E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3A3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E44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72F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002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24.59</w:t>
            </w:r>
          </w:p>
        </w:tc>
      </w:tr>
      <w:tr w:rsidR="001423AF" w14:paraId="1B60A33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F2F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CA8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0AC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C9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4D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C7C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D61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</w:t>
            </w:r>
          </w:p>
        </w:tc>
      </w:tr>
      <w:tr w:rsidR="001423AF" w14:paraId="65D83C7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180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484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7F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366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91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4DB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90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51A884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3EB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0A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302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4FF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54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82.73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8A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BBB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</w:t>
            </w:r>
          </w:p>
        </w:tc>
      </w:tr>
      <w:tr w:rsidR="001423AF" w14:paraId="4ACE1B3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98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B4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CC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01B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61B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63D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60F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22DEFA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C4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75A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BDE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6A4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B7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161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FA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A6100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EF9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94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BE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8CE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C3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0A2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F7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C614AC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9D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3AF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A5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4BE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40C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79D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395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A57EA9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DC9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D53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16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5A7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F70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C83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36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A839E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F3F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E93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C95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106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8C3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A2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A98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</w:t>
            </w:r>
          </w:p>
        </w:tc>
      </w:tr>
      <w:tr w:rsidR="001423AF" w14:paraId="3CFE430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7D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4F4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4E2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F6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03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E8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9EE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</w:tr>
      <w:tr w:rsidR="001423AF" w14:paraId="1DDE421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C1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166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D56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B5F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B45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202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89E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3679D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992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73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82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C4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2D7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82.71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BD5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173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</w:tr>
      <w:tr w:rsidR="001423AF" w14:paraId="3D7F074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D5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81E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959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FE7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EEC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6C2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BC2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11.81</w:t>
            </w:r>
          </w:p>
        </w:tc>
      </w:tr>
      <w:tr w:rsidR="001423AF" w14:paraId="7B247EF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6FF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CEF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B5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BAE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76C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8D1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B2D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</w:t>
            </w:r>
          </w:p>
        </w:tc>
      </w:tr>
      <w:tr w:rsidR="001423AF" w14:paraId="326E814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8D0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483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79B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CEE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79C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93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DD2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CDFCEF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A4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465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41C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EB3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F3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66F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BC9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1B243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2AE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0DC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AA3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89B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74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20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D7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8B3298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961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B7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8F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61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7AF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4FD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11F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1142A6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DB8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FB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479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D60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A1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FE2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9D8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</w:t>
            </w:r>
          </w:p>
        </w:tc>
      </w:tr>
      <w:tr w:rsidR="001423AF" w14:paraId="7B5DBC1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B53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B4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875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1C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CB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A3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00E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7674C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649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075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C9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CA8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1A0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0E1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AB8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</w:t>
            </w:r>
          </w:p>
        </w:tc>
      </w:tr>
      <w:tr w:rsidR="001423AF" w14:paraId="6BE9C3D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BC1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EB9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BB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FB8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852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262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AC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</w:tr>
      <w:tr w:rsidR="001423AF" w14:paraId="1CE2C8B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A15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78A9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DB5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3D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E87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82.159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F9E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EA5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</w:t>
            </w:r>
          </w:p>
        </w:tc>
      </w:tr>
      <w:tr w:rsidR="001423AF" w14:paraId="089CE6E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A34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712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B90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85B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BCB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621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4CE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42A758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230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A5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E9C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466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DB7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D60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C5F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49F87B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B4C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82F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7A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C1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C9E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BA6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EDD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1B3212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72B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CF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625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3A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482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E2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1E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A31CDF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BCE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FF1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20B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18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139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29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4C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11ECC3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80F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590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43B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CC1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39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2A5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5A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0A0E68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D48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8D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932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5B5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130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8D0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379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6924F8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5A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5CC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66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595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55C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E66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34D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B8BE52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299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170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6EF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E3B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9C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D9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3E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162D1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68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2E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AD7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B65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A9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E2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E7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84B907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C37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E7E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1D3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EE5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E02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3193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B01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F8F994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86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076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4A3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CC1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5E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71A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C79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16.08</w:t>
            </w:r>
          </w:p>
        </w:tc>
      </w:tr>
      <w:tr w:rsidR="001423AF" w14:paraId="64CCC84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9A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111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834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9D4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B2A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0CB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D83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644E4C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C41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CB9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CFC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763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2C2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13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4EF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</w:t>
            </w:r>
          </w:p>
        </w:tc>
      </w:tr>
      <w:tr w:rsidR="001423AF" w14:paraId="0D2B689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877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52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789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FB0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B3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C3B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94A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11ED34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73D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65B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328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685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121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28F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D50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</w:t>
            </w:r>
          </w:p>
        </w:tc>
      </w:tr>
      <w:tr w:rsidR="001423AF" w14:paraId="4EE9051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D01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ЗОРНИЦА ПЕТКОВА ВАСИЛЕВА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8CF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B4D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BDC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6A7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C6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FC9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</w:tr>
      <w:tr w:rsidR="001423AF" w14:paraId="4B86A42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4CD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122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1B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726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63.122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2D0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B25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16.979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5E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271.66</w:t>
            </w:r>
          </w:p>
        </w:tc>
      </w:tr>
      <w:tr w:rsidR="001423AF" w14:paraId="195F810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03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05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7D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ACA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CB7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776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85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FB4D13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588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67E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D89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1C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CA2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56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C2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A96EAB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A30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EC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4A9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62F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36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EF0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86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52EB5E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D0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3F9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DF7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314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E8E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D70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0F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891EC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13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D5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470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3E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51D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057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317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D7F0CD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EA8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4D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A7A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4A3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1AD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C9E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1C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7A6BD1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D7A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21E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7D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329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585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C22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35F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2359C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00F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EC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5C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DF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752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4F0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A2F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C4502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43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D54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A11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0E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55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22A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247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891090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46D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490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316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E9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25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D6E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9C1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40.03</w:t>
            </w:r>
          </w:p>
        </w:tc>
      </w:tr>
      <w:tr w:rsidR="001423AF" w14:paraId="586C86C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3BD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CBE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581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CA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AB6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1B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9BE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70C250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9E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F3C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709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6E8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9B5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746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732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0B3C0F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610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3B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615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86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CF0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B31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96F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D9992D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EE2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A5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5C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1A9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C26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4B6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559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1D2EF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31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C44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7BE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A27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DA8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C2A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1F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C5682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FE4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06D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558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9D8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8F4C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351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878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CA71E9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888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D1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E16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AC0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3F9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FB6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71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</w:tr>
      <w:tr w:rsidR="001423AF" w14:paraId="23D1D3C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CA3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7A4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86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B0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FD4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A95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94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A38B5E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6B1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16D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4C2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16B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83D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3D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69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24.62</w:t>
            </w:r>
          </w:p>
        </w:tc>
      </w:tr>
      <w:tr w:rsidR="001423AF" w14:paraId="4966A83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6AD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C6C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8CE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0CE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497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460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494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24.03</w:t>
            </w:r>
          </w:p>
        </w:tc>
      </w:tr>
      <w:tr w:rsidR="001423AF" w14:paraId="1C11FF3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F52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30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DBA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B4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814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AF1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9C9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59D5AC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902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7F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0F2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644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C86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014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E92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955126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121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95E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590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5A3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56E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C77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5AC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2DAC47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069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CF8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EB78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4C7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3C9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44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46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1262B3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D6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6B7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C5F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D5C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2E6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C7C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08A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</w:tr>
      <w:tr w:rsidR="001423AF" w14:paraId="2EC32AB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50A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ДИМИТРОВ РАДУЛОВ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17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193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520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9C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9E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CAF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</w:t>
            </w:r>
          </w:p>
        </w:tc>
      </w:tr>
      <w:tr w:rsidR="001423AF" w14:paraId="17BC801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B60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E8E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0B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F7D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59.498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DB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E1F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8.314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B5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133.02</w:t>
            </w:r>
          </w:p>
        </w:tc>
      </w:tr>
      <w:tr w:rsidR="001423AF" w14:paraId="562D7F4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B54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DC0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6E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31A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9F3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BE6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612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39A50B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33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1DA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E3D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7EC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412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AC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C7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56165C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88F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3DD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72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3A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880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48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DB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712C73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83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511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7D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C74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8D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A7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44E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6037FD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122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DF3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09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47B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421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3A2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009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6AE9FB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3A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90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8E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887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709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A49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47C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B79F2C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1AD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83F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4A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61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95E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CCC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EA4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73.76</w:t>
            </w:r>
          </w:p>
        </w:tc>
      </w:tr>
      <w:tr w:rsidR="001423AF" w14:paraId="5BF7CC2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38F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13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F1E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EC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AAC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B42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454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70.02</w:t>
            </w:r>
          </w:p>
        </w:tc>
      </w:tr>
      <w:tr w:rsidR="001423AF" w14:paraId="3AB2870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14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D4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433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FCB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A6F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DC5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287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8DA7D4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38A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3A6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7B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D70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6F6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9A6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08D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56.72</w:t>
            </w:r>
          </w:p>
        </w:tc>
      </w:tr>
      <w:tr w:rsidR="001423AF" w14:paraId="399127D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3E8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EDD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87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25C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6C5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0E2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621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F8920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216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4A3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F0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C55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20E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54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F2D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F8A9A9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597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2DC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A3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BB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0B0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306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AD0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4A3010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8BD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9E9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19E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579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FC1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D5C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BE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A44B16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AD6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29F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AA9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FC0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C80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795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559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AC1F5A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763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32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B7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F5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4C4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1CF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EBA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DDA21D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A39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8D2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4C7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B0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B8B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C3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23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</w:t>
            </w:r>
          </w:p>
        </w:tc>
      </w:tr>
      <w:tr w:rsidR="001423AF" w14:paraId="5848AD9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238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C8A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603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CA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92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9A6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6AC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20.95</w:t>
            </w:r>
          </w:p>
        </w:tc>
      </w:tr>
      <w:tr w:rsidR="001423AF" w14:paraId="67E972C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5E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C8C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6F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36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E2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07D1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C5A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</w:t>
            </w:r>
          </w:p>
        </w:tc>
      </w:tr>
      <w:tr w:rsidR="001423AF" w14:paraId="01068FF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4B1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1D6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F46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9A0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928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39E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AF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15.57</w:t>
            </w:r>
          </w:p>
        </w:tc>
      </w:tr>
      <w:tr w:rsidR="001423AF" w14:paraId="72817F3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E60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DAA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E15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7F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52F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4D7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254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</w:t>
            </w:r>
          </w:p>
        </w:tc>
      </w:tr>
      <w:tr w:rsidR="001423AF" w14:paraId="3F9CF2F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A16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5A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D9E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78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2AE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C4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C95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</w:tr>
      <w:tr w:rsidR="001423AF" w14:paraId="4401AD8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6E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F8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EBD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BE6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91D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9A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5B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</w:tr>
      <w:tr w:rsidR="001423AF" w14:paraId="206582A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C03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6A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9A0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99F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F33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729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F2A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</w:tr>
      <w:tr w:rsidR="001423AF" w14:paraId="360E8CC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1A4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BEA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F84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601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302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B1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4E3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506EA9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BAB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054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B41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35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922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82B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A77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D05B58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3CB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EE8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F94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634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5BF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994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0C7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</w:tr>
      <w:tr w:rsidR="001423AF" w14:paraId="6458BE5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136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DA3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C58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B8A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6F6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9D1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843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</w:tr>
      <w:tr w:rsidR="001423AF" w14:paraId="6FD2A15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3C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ПЕТРОВ ЙОТОВ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9DC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F61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38C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21C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D8E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4A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ABD01D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5B1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641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9D8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4A7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58.191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BD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9AF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19.967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944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319.47</w:t>
            </w:r>
          </w:p>
        </w:tc>
      </w:tr>
      <w:tr w:rsidR="001423AF" w14:paraId="0C01488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BF8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738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BE2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944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21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7E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BB2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3A6263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700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7DD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07D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B84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066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3E6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6E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527A63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3C7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A09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C888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B1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E0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24F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FCB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517515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134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3F6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0ED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D07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419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7D1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3A4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89A75A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953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557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04B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6CC0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D38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4176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344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0D4F7B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0F1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91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23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2A2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ACC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456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799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F58294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0AF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06B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9A7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85A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30C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E71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7BA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6560FA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4C4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46A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DBBD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B50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E86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842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2D3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5EC1E4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53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ED4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2DA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C7C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243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F3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8F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34.72</w:t>
            </w:r>
          </w:p>
        </w:tc>
      </w:tr>
      <w:tr w:rsidR="001423AF" w14:paraId="1165D80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47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C5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150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07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61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956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531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E84690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E47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34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0D3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54A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107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F5F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BC0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21846C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D05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C04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798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60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494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F4BA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529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19.03</w:t>
            </w:r>
          </w:p>
        </w:tc>
      </w:tr>
      <w:tr w:rsidR="001423AF" w14:paraId="1FF80B3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F63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896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435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461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F51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82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BD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3EEDF36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2CF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EC3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EB9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C7C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66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6C8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D09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</w:tr>
      <w:tr w:rsidR="001423AF" w14:paraId="57E6459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E4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03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C5A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0E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E57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512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20E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C1667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86D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351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EC7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64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19E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9337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80E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CCBB07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5E4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4EE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7E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D3D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C9E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783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C00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69FEE1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CFA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522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BF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DB4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50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5EB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61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822122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DDC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95C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D5D6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5FE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BC82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FA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235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5208B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2A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B6E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4BE8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D0C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553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A2E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D87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993334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528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EA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45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8E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DD6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B17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3A0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D532FC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43A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DD6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858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BB8C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D4D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063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E5A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33426E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BC2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64F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A50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45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1B2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5EA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6DE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3F44F5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489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F9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52A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CB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3AF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002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74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4BA42B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43A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3C3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15F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C64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6F2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F94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F1CA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82FF4A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EA5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36D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858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83E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42E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180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E40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3E86C8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8A4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944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050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C2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14D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15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BCA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D89190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84F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B81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71D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0FD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7E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25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20C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5B90F5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1C1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D4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41F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737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EAF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1C7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D8D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8C45C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08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6CB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1FE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1D8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4F8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A2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EB8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6B2117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EDE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DBF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BC5F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590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EE8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4F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C3B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</w:t>
            </w:r>
          </w:p>
        </w:tc>
      </w:tr>
      <w:tr w:rsidR="001423AF" w14:paraId="60113E8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5D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A2A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8D3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512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1B7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1B6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5EB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</w:tr>
      <w:tr w:rsidR="001423AF" w14:paraId="69999D8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963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C6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34D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7B2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DB1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2C9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A66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</w:tr>
      <w:tr w:rsidR="001423AF" w14:paraId="51959B5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25E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СТЕФАНОВ ПЕТКОВ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1F1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84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D6B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732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03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E03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D97BC5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4D2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AE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971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5CF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80.205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A20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9AA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6.488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A4D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103.81</w:t>
            </w:r>
          </w:p>
        </w:tc>
      </w:tr>
      <w:tr w:rsidR="001423AF" w14:paraId="2933C6F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1F6C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22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3C8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B94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0BA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7CC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3E5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7E49FA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45D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B30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04D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81A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FDF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6ECE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A6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73.71</w:t>
            </w:r>
          </w:p>
        </w:tc>
      </w:tr>
      <w:tr w:rsidR="001423AF" w14:paraId="0BCA568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84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BF9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C30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2F3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37C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57C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E3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C2187D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68D6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B74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B87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6F8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E5C4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165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1D0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53F9DA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644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E3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78F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54C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545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58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0F4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AC595B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FEC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C6C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011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E24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44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21A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85C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9ABAC3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DDE3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359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2A6B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89.40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81F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EC5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478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3E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5E3E70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9A7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428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149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4FF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97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F80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6FC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982188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7CD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846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0B2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2B2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489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DBE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7C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B1F75D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2F4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41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6B0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C2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CB35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870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D9A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BA120C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866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2B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56B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BC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F98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45B9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B69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FA3EC7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36ED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F6A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7F1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6360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312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89.105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DBA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3767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42.94</w:t>
            </w:r>
          </w:p>
        </w:tc>
      </w:tr>
      <w:tr w:rsidR="001423AF" w14:paraId="0D44DE6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4B2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2E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F8A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89.41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C22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34C2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75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2A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00C1E0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5E7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47BE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355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080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40D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52F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B8F7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7DDE7A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7C84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C3E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9A5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859B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67EF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DB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5AF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37.34</w:t>
            </w:r>
          </w:p>
        </w:tc>
      </w:tr>
      <w:tr w:rsidR="001423AF" w14:paraId="74C9901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BF9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D972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D69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BB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96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FB0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616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0B0092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8F3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23F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46B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AF2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33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66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09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3F1AC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C9C5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7DBF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DC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EE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E6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38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F33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</w:tr>
      <w:tr w:rsidR="001423AF" w14:paraId="0ECBDFA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A8A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C9A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BBB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224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B53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6F1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9F7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A16E80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F63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710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587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1FB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6D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CFD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FA48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29.81</w:t>
            </w:r>
          </w:p>
        </w:tc>
      </w:tr>
      <w:tr w:rsidR="001423AF" w14:paraId="3D9EA33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FC4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B2D9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217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EF5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444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CC5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26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1A0BE6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934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B4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CC9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331F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A3E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CA0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B73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76FC23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56E0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BD3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82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E1B3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756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37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7E5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87EA89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B4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7B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86A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BA1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228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ADF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FC3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25.62</w:t>
            </w:r>
          </w:p>
        </w:tc>
      </w:tr>
      <w:tr w:rsidR="001423AF" w14:paraId="314D1B8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62F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482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09E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77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31D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70B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09F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E3D67DB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707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C2F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88A5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89.16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13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706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6A9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FF09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7B8494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633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A06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EBF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89.42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AE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14A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F0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B16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CFDAEF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F85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72A3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46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46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5F7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D6D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E8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C234A34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D5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584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16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AF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5C19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FBC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54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</w:tr>
      <w:tr w:rsidR="001423AF" w14:paraId="10FAF2B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2AF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61F2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D3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B3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40A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274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34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B647E6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E9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85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636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3BE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3F0C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93C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CF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EFBB5B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28E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CD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820B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2EF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5C5E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6C2C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C2B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1E552B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6DED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06C4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779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42B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CFB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4D27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A0BD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24BF4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B4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EB0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4B2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B28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3D4E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B577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851B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F7B80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A53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50B4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E214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0222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C95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853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BB6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F45569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BD7C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1FB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79A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8B8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15C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4A6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31E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02922F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754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0829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F04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958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F27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AEA9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57D6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</w:tr>
      <w:tr w:rsidR="001423AF" w14:paraId="1398CCF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9D2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F58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F37A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763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591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2F8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1543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C8CCEE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441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E47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7DB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89.25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4E5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9E1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B451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5E1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0440BF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9122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7D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B98B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EBA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F59D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97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2B5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</w:t>
            </w:r>
          </w:p>
        </w:tc>
      </w:tr>
      <w:tr w:rsidR="001423AF" w14:paraId="3C43E71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B564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916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22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F7E3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550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CE55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798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08CE1B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01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E72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777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4AE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2CF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89.67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EA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7D1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</w:t>
            </w:r>
          </w:p>
        </w:tc>
      </w:tr>
      <w:tr w:rsidR="001423AF" w14:paraId="35EDF608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BE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DE9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B53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E81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158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A48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FEC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13.87</w:t>
            </w:r>
          </w:p>
        </w:tc>
      </w:tr>
      <w:tr w:rsidR="001423AF" w14:paraId="4FA3B77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4696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C35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8EDC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7E5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328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8578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2221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85F328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1E6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87B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1E1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846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BB1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89.69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56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0.855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1B81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</w:t>
            </w:r>
          </w:p>
        </w:tc>
      </w:tr>
      <w:tr w:rsidR="001423AF" w14:paraId="44053D4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324E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BFFB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F1A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89.68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9D0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180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2C5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762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D88A3A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274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8E87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B32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89.114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6F8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803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BEF5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B74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BEC50A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B83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2E0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CAA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89.113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2E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DE2A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CDB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194F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8081B9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EBB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789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A187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89.112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95E6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7E3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4C8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F7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B1CE07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7478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FA7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9D4C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89.18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5A63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5B16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332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0800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D910C6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B1C9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519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825F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868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481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603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0BB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16ED170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675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5DF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285D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A96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FB60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6B84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778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C8D575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A535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B45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47D1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F77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0.449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4DA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8F6A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C3F8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664B0E2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5FE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B9BA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407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CBC7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654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89.109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D52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BB2B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</w:t>
            </w:r>
          </w:p>
        </w:tc>
      </w:tr>
      <w:tr w:rsidR="001423AF" w14:paraId="6D2D4F5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2BF1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9D2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4266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89.11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79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BC05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7D6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B05E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626EF48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8DAA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9E94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6245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697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677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6289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F709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</w:t>
            </w:r>
          </w:p>
        </w:tc>
      </w:tr>
      <w:tr w:rsidR="001423AF" w14:paraId="397FCE8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77D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ГЕОРГИЕВА ИВАНОВА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36DA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9E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89.43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3883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3E6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E23F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63C9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7525FB9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361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E646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EACD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A3C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75.874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BC8F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908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21.783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3C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348.53</w:t>
            </w:r>
          </w:p>
        </w:tc>
      </w:tr>
      <w:tr w:rsidR="001423AF" w14:paraId="5000752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F03B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D5B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461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28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C6E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763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E0F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DD2780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95A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34F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710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2E0D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80E7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CE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E5F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26CB4BF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4793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C16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FFBC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A2A6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88A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6F07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504F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49.91</w:t>
            </w:r>
          </w:p>
        </w:tc>
      </w:tr>
      <w:tr w:rsidR="001423AF" w14:paraId="084D9107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F43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623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12F9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29.57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BB7B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4EC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444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BD1D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0F0F4503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794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954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6AC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2A60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82B2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CEC2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D9F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466B4DE5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7349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ТРИФОН ЙОТОВ МИКОВ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88C8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3AF1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111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53C3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2D7E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8F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7E28F9A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8295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72F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21D6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29.34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E6E2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4AC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7BEC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E57F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0B3B65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BE9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A62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B598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76E0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513C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ADB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B9D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17.95</w:t>
            </w:r>
          </w:p>
        </w:tc>
      </w:tr>
      <w:tr w:rsidR="001423AF" w14:paraId="472EA51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7D6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141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EE1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15D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F72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0AAA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F46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17.90</w:t>
            </w:r>
          </w:p>
        </w:tc>
      </w:tr>
      <w:tr w:rsidR="001423AF" w14:paraId="1BEB9EB1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3EA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D02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5648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29.59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3CC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1.086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B8A1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E631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B1F4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7E651BC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3B34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C55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76B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947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D8D1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AF7E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7AD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16.04</w:t>
            </w:r>
          </w:p>
        </w:tc>
      </w:tr>
      <w:tr w:rsidR="001423AF" w14:paraId="24043B1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8C0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A2C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AFDE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C407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301F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FDCB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3385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14.61</w:t>
            </w:r>
          </w:p>
        </w:tc>
      </w:tr>
      <w:tr w:rsidR="001423AF" w14:paraId="6D55541D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CB0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C57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AF29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87.10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6AB82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6.228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E7E7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0FDF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8BA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355D7720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8D7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E38E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94331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87.33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389C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8EB5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81E0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3B9D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5B07C29F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FD06E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BE29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20B4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8A88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667E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C3933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B02D0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</w:tr>
      <w:tr w:rsidR="001423AF" w14:paraId="41190F66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23E8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5A90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2E95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87.32</w:t>
            </w: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E2FA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7085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7B006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956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3AF" w14:paraId="75D0CC9E" w14:textId="77777777" w:rsidTr="00D6440D">
        <w:trPr>
          <w:cantSplit/>
          <w:trHeight w:val="230"/>
          <w:jc w:val="center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09A9C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85BB7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35DDD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4ADCB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27.583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C1BA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E1735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7.470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D2CEA" w14:textId="77777777" w:rsidR="001423AF" w:rsidRDefault="001423AF" w:rsidP="00C47E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119.52</w:t>
            </w:r>
          </w:p>
        </w:tc>
      </w:tr>
    </w:tbl>
    <w:p w14:paraId="508DEC3D" w14:textId="77777777" w:rsidR="001423AF" w:rsidRPr="002725F6" w:rsidRDefault="001423AF" w:rsidP="00E52E11">
      <w:pPr>
        <w:jc w:val="both"/>
        <w:rPr>
          <w:lang w:val="ru-RU"/>
        </w:rPr>
      </w:pPr>
    </w:p>
    <w:p w14:paraId="0D22C48B" w14:textId="77777777"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14:paraId="09DABFF2" w14:textId="77777777"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proofErr w:type="spellStart"/>
      <w:r w:rsidR="00F06BC9" w:rsidRPr="00CE78CA">
        <w:rPr>
          <w:lang w:val="ru-RU"/>
        </w:rPr>
        <w:t>астоящата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заповед</w:t>
      </w:r>
      <w:proofErr w:type="spellEnd"/>
      <w:r w:rsidR="00F06BC9" w:rsidRPr="00CE78CA">
        <w:rPr>
          <w:lang w:val="ru-RU"/>
        </w:rPr>
        <w:t xml:space="preserve">, </w:t>
      </w:r>
      <w:proofErr w:type="spellStart"/>
      <w:r w:rsidR="00F06BC9" w:rsidRPr="00CE78CA">
        <w:rPr>
          <w:lang w:val="ru-RU"/>
        </w:rPr>
        <w:t>заедно</w:t>
      </w:r>
      <w:proofErr w:type="spellEnd"/>
      <w:r w:rsidR="00F06BC9" w:rsidRPr="00CE78CA">
        <w:rPr>
          <w:lang w:val="ru-RU"/>
        </w:rPr>
        <w:t xml:space="preserve"> с </w:t>
      </w:r>
      <w:proofErr w:type="spellStart"/>
      <w:r w:rsidR="00F06BC9" w:rsidRPr="00CE78CA">
        <w:rPr>
          <w:lang w:val="ru-RU"/>
        </w:rPr>
        <w:t>окончателните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регистри</w:t>
      </w:r>
      <w:proofErr w:type="spellEnd"/>
      <w:r w:rsidR="00F06BC9" w:rsidRPr="00CE78CA">
        <w:rPr>
          <w:lang w:val="ru-RU"/>
        </w:rPr>
        <w:t xml:space="preserve"> и карта на </w:t>
      </w:r>
      <w:proofErr w:type="spellStart"/>
      <w:r w:rsidR="00F06BC9" w:rsidRPr="00CE78CA">
        <w:rPr>
          <w:lang w:val="ru-RU"/>
        </w:rPr>
        <w:t>ползването</w:t>
      </w:r>
      <w:proofErr w:type="spellEnd"/>
      <w:r w:rsidR="00F06BC9" w:rsidRPr="00CE78CA">
        <w:rPr>
          <w:lang w:val="ru-RU"/>
        </w:rPr>
        <w:t xml:space="preserve">, да се </w:t>
      </w:r>
      <w:proofErr w:type="spellStart"/>
      <w:r w:rsidR="00F06BC9" w:rsidRPr="00CE78CA">
        <w:rPr>
          <w:lang w:val="ru-RU"/>
        </w:rPr>
        <w:t>обяви</w:t>
      </w:r>
      <w:proofErr w:type="spellEnd"/>
      <w:r w:rsidR="00F06BC9" w:rsidRPr="00CE78CA">
        <w:rPr>
          <w:lang w:val="ru-RU"/>
        </w:rPr>
        <w:t xml:space="preserve"> в </w:t>
      </w:r>
      <w:proofErr w:type="spellStart"/>
      <w:r w:rsidR="00F06BC9" w:rsidRPr="00CE78CA">
        <w:rPr>
          <w:lang w:val="ru-RU"/>
        </w:rPr>
        <w:t>кметството</w:t>
      </w:r>
      <w:proofErr w:type="spellEnd"/>
      <w:r w:rsidR="00F06BC9" w:rsidRPr="00CE78CA">
        <w:rPr>
          <w:lang w:val="ru-RU"/>
        </w:rPr>
        <w:t xml:space="preserve"> и в </w:t>
      </w:r>
      <w:proofErr w:type="spellStart"/>
      <w:r w:rsidR="00F06BC9" w:rsidRPr="00CE78CA">
        <w:rPr>
          <w:lang w:val="ru-RU"/>
        </w:rPr>
        <w:t>сградата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общинската</w:t>
      </w:r>
      <w:proofErr w:type="spellEnd"/>
      <w:r w:rsidR="00F06BC9" w:rsidRPr="00CE78CA">
        <w:rPr>
          <w:lang w:val="ru-RU"/>
        </w:rPr>
        <w:t xml:space="preserve"> служба по </w:t>
      </w:r>
      <w:proofErr w:type="spellStart"/>
      <w:r w:rsidR="00F06BC9" w:rsidRPr="00CE78CA">
        <w:rPr>
          <w:lang w:val="ru-RU"/>
        </w:rPr>
        <w:t>земеделие</w:t>
      </w:r>
      <w:proofErr w:type="spellEnd"/>
      <w:r w:rsidR="00F06BC9" w:rsidRPr="00CE78CA">
        <w:rPr>
          <w:lang w:val="ru-RU"/>
        </w:rPr>
        <w:t xml:space="preserve"> и се </w:t>
      </w:r>
      <w:proofErr w:type="spellStart"/>
      <w:r w:rsidR="00F06BC9" w:rsidRPr="00CE78CA">
        <w:rPr>
          <w:lang w:val="ru-RU"/>
        </w:rPr>
        <w:t>публикува</w:t>
      </w:r>
      <w:proofErr w:type="spellEnd"/>
      <w:r w:rsidR="00F06BC9" w:rsidRPr="00CE78CA">
        <w:rPr>
          <w:lang w:val="ru-RU"/>
        </w:rPr>
        <w:t xml:space="preserve"> на интернет </w:t>
      </w:r>
      <w:proofErr w:type="spellStart"/>
      <w:r w:rsidR="00F06BC9" w:rsidRPr="00CE78CA">
        <w:rPr>
          <w:lang w:val="ru-RU"/>
        </w:rPr>
        <w:t>страницата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общината</w:t>
      </w:r>
      <w:proofErr w:type="spellEnd"/>
      <w:r w:rsidR="00F06BC9" w:rsidRPr="00CE78CA">
        <w:rPr>
          <w:lang w:val="ru-RU"/>
        </w:rPr>
        <w:t xml:space="preserve"> и на </w:t>
      </w:r>
      <w:proofErr w:type="spellStart"/>
      <w:r w:rsidR="00F06BC9" w:rsidRPr="00CE78CA">
        <w:rPr>
          <w:lang w:val="ru-RU"/>
        </w:rPr>
        <w:t>областната</w:t>
      </w:r>
      <w:proofErr w:type="spellEnd"/>
      <w:r w:rsidR="00F06BC9" w:rsidRPr="00CE78CA">
        <w:rPr>
          <w:lang w:val="ru-RU"/>
        </w:rPr>
        <w:t xml:space="preserve"> дирекция "</w:t>
      </w:r>
      <w:proofErr w:type="spellStart"/>
      <w:r w:rsidR="00F06BC9" w:rsidRPr="00CE78CA">
        <w:rPr>
          <w:lang w:val="ru-RU"/>
        </w:rPr>
        <w:t>Земеделие</w:t>
      </w:r>
      <w:proofErr w:type="spellEnd"/>
      <w:r w:rsidR="00F06BC9" w:rsidRPr="00CE78CA">
        <w:rPr>
          <w:lang w:val="bg-BG"/>
        </w:rPr>
        <w:t>“</w:t>
      </w:r>
    </w:p>
    <w:p w14:paraId="28026A47" w14:textId="77777777"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proofErr w:type="spellStart"/>
      <w:r w:rsidR="00F06BC9" w:rsidRPr="00CE78CA">
        <w:rPr>
          <w:lang w:val="ru-RU"/>
        </w:rPr>
        <w:t>Заповедта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може</w:t>
      </w:r>
      <w:proofErr w:type="spellEnd"/>
      <w:r w:rsidR="00F06BC9" w:rsidRPr="00CE78CA">
        <w:rPr>
          <w:lang w:val="ru-RU"/>
        </w:rPr>
        <w:t xml:space="preserve"> да </w:t>
      </w:r>
      <w:proofErr w:type="spellStart"/>
      <w:r w:rsidR="00F06BC9" w:rsidRPr="00CE78CA">
        <w:rPr>
          <w:lang w:val="ru-RU"/>
        </w:rPr>
        <w:t>бъде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обжалвана</w:t>
      </w:r>
      <w:proofErr w:type="spellEnd"/>
      <w:r w:rsidR="00F06BC9" w:rsidRPr="00CE78CA">
        <w:rPr>
          <w:lang w:val="ru-RU"/>
        </w:rPr>
        <w:t xml:space="preserve"> в 14-дневен срок по </w:t>
      </w:r>
      <w:proofErr w:type="spellStart"/>
      <w:r w:rsidR="00F06BC9" w:rsidRPr="00CE78CA">
        <w:rPr>
          <w:lang w:val="ru-RU"/>
        </w:rPr>
        <w:t>реда</w:t>
      </w:r>
      <w:proofErr w:type="spellEnd"/>
      <w:r w:rsidR="00F06BC9" w:rsidRPr="00CE78CA">
        <w:rPr>
          <w:lang w:val="ru-RU"/>
        </w:rPr>
        <w:t xml:space="preserve"> на </w:t>
      </w:r>
      <w:r>
        <w:rPr>
          <w:lang w:val="ru-RU"/>
        </w:rPr>
        <w:t xml:space="preserve">      </w:t>
      </w:r>
      <w:proofErr w:type="spellStart"/>
      <w:r w:rsidR="00F06BC9" w:rsidRPr="00CE78CA">
        <w:rPr>
          <w:lang w:val="ru-RU"/>
        </w:rPr>
        <w:t>Административнопроцесуалния</w:t>
      </w:r>
      <w:proofErr w:type="spellEnd"/>
      <w:r w:rsidR="00F06BC9" w:rsidRPr="00CE78CA">
        <w:rPr>
          <w:lang w:val="ru-RU"/>
        </w:rPr>
        <w:t xml:space="preserve"> кодекс.</w:t>
      </w:r>
    </w:p>
    <w:p w14:paraId="7FB3E494" w14:textId="77777777" w:rsidR="00F06BC9" w:rsidRPr="002725F6" w:rsidRDefault="00F06BC9" w:rsidP="00713EC9">
      <w:pPr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Обжалването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не </w:t>
      </w:r>
      <w:proofErr w:type="spellStart"/>
      <w:r w:rsidRPr="00CE78CA">
        <w:rPr>
          <w:lang w:val="ru-RU"/>
        </w:rPr>
        <w:t>спира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изпълнението</w:t>
      </w:r>
      <w:proofErr w:type="spellEnd"/>
      <w:r w:rsidRPr="00CE78CA">
        <w:rPr>
          <w:lang w:val="ru-RU"/>
        </w:rPr>
        <w:t xml:space="preserve"> й.</w:t>
      </w:r>
    </w:p>
    <w:p w14:paraId="33550A36" w14:textId="77777777"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proofErr w:type="spellStart"/>
      <w:r w:rsidR="009B3FDB" w:rsidRPr="00CE78CA">
        <w:rPr>
          <w:lang w:val="ru-RU"/>
        </w:rPr>
        <w:t>Ползвателите</w:t>
      </w:r>
      <w:proofErr w:type="spellEnd"/>
      <w:r w:rsidR="009B3FDB" w:rsidRPr="00CE78CA">
        <w:rPr>
          <w:lang w:val="ru-RU"/>
        </w:rPr>
        <w:t xml:space="preserve"> на </w:t>
      </w:r>
      <w:proofErr w:type="spellStart"/>
      <w:r w:rsidR="009B3FDB" w:rsidRPr="00CE78CA">
        <w:rPr>
          <w:lang w:val="ru-RU"/>
        </w:rPr>
        <w:t>земеделски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земи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са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длъжни</w:t>
      </w:r>
      <w:proofErr w:type="spellEnd"/>
      <w:r w:rsidR="009B3FDB" w:rsidRPr="00CE78CA">
        <w:rPr>
          <w:lang w:val="ru-RU"/>
        </w:rPr>
        <w:t xml:space="preserve">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 xml:space="preserve">т по </w:t>
      </w:r>
      <w:proofErr w:type="spellStart"/>
      <w:r w:rsidR="004517AC">
        <w:rPr>
          <w:lang w:val="ru-RU"/>
        </w:rPr>
        <w:t>набирателна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бюджетна</w:t>
      </w:r>
      <w:proofErr w:type="spellEnd"/>
      <w:r w:rsidR="009B3FDB" w:rsidRPr="00CE78CA">
        <w:rPr>
          <w:lang w:val="ru-RU"/>
        </w:rPr>
        <w:t xml:space="preserve"> сметка в </w:t>
      </w:r>
      <w:proofErr w:type="spellStart"/>
      <w:r w:rsidR="009B3FDB" w:rsidRPr="00CE78CA">
        <w:rPr>
          <w:lang w:val="ru-RU"/>
        </w:rPr>
        <w:t>областна</w:t>
      </w:r>
      <w:proofErr w:type="spellEnd"/>
      <w:r w:rsidR="009B3FDB" w:rsidRPr="00CE78CA">
        <w:rPr>
          <w:lang w:val="ru-RU"/>
        </w:rPr>
        <w:t xml:space="preserve"> дирекция "</w:t>
      </w:r>
      <w:proofErr w:type="spellStart"/>
      <w:r w:rsidR="009B3FDB" w:rsidRPr="00CE78CA">
        <w:rPr>
          <w:lang w:val="ru-RU"/>
        </w:rPr>
        <w:t>Земеделие</w:t>
      </w:r>
      <w:proofErr w:type="spellEnd"/>
      <w:r w:rsidR="009B3FDB" w:rsidRPr="00CE78CA">
        <w:rPr>
          <w:lang w:val="ru-RU"/>
        </w:rPr>
        <w:t xml:space="preserve">" – </w:t>
      </w:r>
      <w:r w:rsidR="00D66684">
        <w:rPr>
          <w:lang w:val="ru-RU"/>
        </w:rPr>
        <w:t>София</w:t>
      </w:r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област</w:t>
      </w:r>
      <w:proofErr w:type="spellEnd"/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 xml:space="preserve">Банка: </w:t>
      </w:r>
      <w:proofErr w:type="spellStart"/>
      <w:r w:rsidR="00992DF8" w:rsidRPr="00992DF8">
        <w:rPr>
          <w:b/>
          <w:lang w:val="ru-RU"/>
        </w:rPr>
        <w:t>УниКредитБулбанк</w:t>
      </w:r>
      <w:proofErr w:type="spellEnd"/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</w:t>
      </w:r>
      <w:proofErr w:type="spellStart"/>
      <w:r w:rsidR="009B3FDB" w:rsidRPr="00CE78CA">
        <w:rPr>
          <w:lang w:val="ru-RU"/>
        </w:rPr>
        <w:t>сумата</w:t>
      </w:r>
      <w:proofErr w:type="spellEnd"/>
      <w:r w:rsidR="009B3FDB" w:rsidRPr="00CE78CA">
        <w:rPr>
          <w:lang w:val="ru-RU"/>
        </w:rPr>
        <w:t xml:space="preserve"> в размер на </w:t>
      </w:r>
      <w:proofErr w:type="spellStart"/>
      <w:r w:rsidR="009B3FDB" w:rsidRPr="00CE78CA">
        <w:rPr>
          <w:lang w:val="ru-RU"/>
        </w:rPr>
        <w:t>средното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годишно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рентно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плащане</w:t>
      </w:r>
      <w:proofErr w:type="spellEnd"/>
      <w:r w:rsidR="009B3FDB" w:rsidRPr="00CE78CA">
        <w:rPr>
          <w:lang w:val="ru-RU"/>
        </w:rPr>
        <w:t xml:space="preserve"> за </w:t>
      </w:r>
      <w:proofErr w:type="spellStart"/>
      <w:r w:rsidR="009B3FDB" w:rsidRPr="00CE78CA">
        <w:rPr>
          <w:lang w:val="ru-RU"/>
        </w:rPr>
        <w:t>землището</w:t>
      </w:r>
      <w:proofErr w:type="spellEnd"/>
      <w:r w:rsidR="009B3FDB" w:rsidRPr="00CE78CA">
        <w:rPr>
          <w:lang w:val="ru-RU"/>
        </w:rPr>
        <w:t xml:space="preserve"> </w:t>
      </w:r>
      <w:r w:rsidR="009B3FDB" w:rsidRPr="00CE78CA">
        <w:rPr>
          <w:b/>
          <w:lang w:val="ru-RU"/>
        </w:rPr>
        <w:t xml:space="preserve">в срок до три </w:t>
      </w:r>
      <w:proofErr w:type="spellStart"/>
      <w:r w:rsidR="009B3FDB" w:rsidRPr="00CE78CA">
        <w:rPr>
          <w:b/>
          <w:lang w:val="ru-RU"/>
        </w:rPr>
        <w:t>месеца</w:t>
      </w:r>
      <w:proofErr w:type="spellEnd"/>
      <w:r w:rsidR="009B3FDB" w:rsidRPr="00CE78CA">
        <w:rPr>
          <w:lang w:val="ru-RU"/>
        </w:rPr>
        <w:t xml:space="preserve"> от </w:t>
      </w:r>
      <w:proofErr w:type="spellStart"/>
      <w:r w:rsidR="009B3FDB" w:rsidRPr="00CE78CA">
        <w:rPr>
          <w:lang w:val="ru-RU"/>
        </w:rPr>
        <w:t>публикуване</w:t>
      </w:r>
      <w:proofErr w:type="spellEnd"/>
      <w:r w:rsidR="009B3FDB" w:rsidRPr="00CE78CA">
        <w:rPr>
          <w:lang w:val="ru-RU"/>
        </w:rPr>
        <w:t xml:space="preserve"> на </w:t>
      </w:r>
      <w:proofErr w:type="spellStart"/>
      <w:r w:rsidR="009B3FDB" w:rsidRPr="00CE78CA">
        <w:rPr>
          <w:lang w:val="ru-RU"/>
        </w:rPr>
        <w:t>заповедта</w:t>
      </w:r>
      <w:proofErr w:type="spellEnd"/>
      <w:r w:rsidR="009B3FDB" w:rsidRPr="00CE78CA">
        <w:rPr>
          <w:lang w:val="ru-RU"/>
        </w:rPr>
        <w:t>.</w:t>
      </w:r>
    </w:p>
    <w:p w14:paraId="60758A9D" w14:textId="77777777"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 За </w:t>
      </w:r>
      <w:proofErr w:type="spellStart"/>
      <w:r w:rsidRPr="004A35CC">
        <w:rPr>
          <w:i/>
          <w:lang w:val="ru-RU"/>
        </w:rPr>
        <w:t>ползвател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който</w:t>
      </w:r>
      <w:proofErr w:type="spellEnd"/>
      <w:r w:rsidRPr="004A35CC">
        <w:rPr>
          <w:i/>
          <w:lang w:val="ru-RU"/>
        </w:rPr>
        <w:t xml:space="preserve"> не е заплати</w:t>
      </w:r>
      <w:r w:rsidR="00343C03" w:rsidRPr="004A35CC">
        <w:rPr>
          <w:i/>
          <w:lang w:val="ru-RU"/>
        </w:rPr>
        <w:t xml:space="preserve">л </w:t>
      </w:r>
      <w:proofErr w:type="spellStart"/>
      <w:r w:rsidR="00343C03" w:rsidRPr="004A35CC">
        <w:rPr>
          <w:i/>
          <w:lang w:val="ru-RU"/>
        </w:rPr>
        <w:t>сумите</w:t>
      </w:r>
      <w:proofErr w:type="spellEnd"/>
      <w:r w:rsidR="00343C03" w:rsidRPr="004A35CC">
        <w:rPr>
          <w:i/>
          <w:lang w:val="ru-RU"/>
        </w:rPr>
        <w:t xml:space="preserve"> за </w:t>
      </w:r>
      <w:proofErr w:type="spellStart"/>
      <w:r w:rsidR="00343C03" w:rsidRPr="004A35CC">
        <w:rPr>
          <w:i/>
          <w:lang w:val="ru-RU"/>
        </w:rPr>
        <w:t>ползваните</w:t>
      </w:r>
      <w:proofErr w:type="spellEnd"/>
      <w:r w:rsidR="00343C03" w:rsidRPr="004A35CC">
        <w:rPr>
          <w:i/>
          <w:lang w:val="ru-RU"/>
        </w:rPr>
        <w:t xml:space="preserve"> </w:t>
      </w:r>
      <w:proofErr w:type="spellStart"/>
      <w:r w:rsidR="00343C03" w:rsidRPr="004A35CC">
        <w:rPr>
          <w:i/>
          <w:lang w:val="ru-RU"/>
        </w:rPr>
        <w:t>земи</w:t>
      </w:r>
      <w:proofErr w:type="spellEnd"/>
      <w:r w:rsidR="00343C03" w:rsidRPr="004A35CC">
        <w:rPr>
          <w:i/>
          <w:lang w:val="ru-RU"/>
        </w:rPr>
        <w:t xml:space="preserve"> по </w:t>
      </w:r>
      <w:r w:rsidRPr="004A35CC">
        <w:rPr>
          <w:i/>
          <w:lang w:val="ru-RU"/>
        </w:rPr>
        <w:t xml:space="preserve">чл.37в ал.3 т.2 от ЗСПЗЗ, </w:t>
      </w:r>
      <w:proofErr w:type="spellStart"/>
      <w:r w:rsidRPr="004A35CC">
        <w:rPr>
          <w:i/>
          <w:lang w:val="ru-RU"/>
        </w:rPr>
        <w:t>съгласно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заповедта</w:t>
      </w:r>
      <w:proofErr w:type="spellEnd"/>
      <w:r w:rsidRPr="004A35CC">
        <w:rPr>
          <w:i/>
          <w:lang w:val="ru-RU"/>
        </w:rPr>
        <w:t xml:space="preserve"> по ал.4, </w:t>
      </w:r>
      <w:r w:rsidRPr="004A35CC">
        <w:rPr>
          <w:b/>
          <w:i/>
          <w:lang w:val="ru-RU"/>
        </w:rPr>
        <w:t xml:space="preserve">се </w:t>
      </w:r>
      <w:proofErr w:type="spellStart"/>
      <w:r w:rsidRPr="004A35CC">
        <w:rPr>
          <w:b/>
          <w:i/>
          <w:lang w:val="ru-RU"/>
        </w:rPr>
        <w:t>прилага</w:t>
      </w:r>
      <w:proofErr w:type="spellEnd"/>
      <w:r w:rsidRPr="004A35CC">
        <w:rPr>
          <w:b/>
          <w:i/>
          <w:lang w:val="ru-RU"/>
        </w:rPr>
        <w:t xml:space="preserve"> чл.34 ал.6 от ЗСПЗЗ.</w:t>
      </w:r>
    </w:p>
    <w:p w14:paraId="18539070" w14:textId="77777777"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</w:t>
      </w:r>
      <w:proofErr w:type="spellStart"/>
      <w:r w:rsidRPr="004A35CC">
        <w:rPr>
          <w:i/>
          <w:lang w:val="ru-RU"/>
        </w:rPr>
        <w:t>Заповедта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влиза</w:t>
      </w:r>
      <w:proofErr w:type="spellEnd"/>
      <w:r w:rsidRPr="004A35CC">
        <w:rPr>
          <w:i/>
          <w:lang w:val="ru-RU"/>
        </w:rPr>
        <w:t xml:space="preserve"> в сила по отношение на </w:t>
      </w:r>
      <w:proofErr w:type="spellStart"/>
      <w:r w:rsidRPr="004A35CC">
        <w:rPr>
          <w:i/>
          <w:lang w:val="ru-RU"/>
        </w:rPr>
        <w:t>съответния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ползвател</w:t>
      </w:r>
      <w:proofErr w:type="spellEnd"/>
      <w:r w:rsidRPr="004A35CC">
        <w:rPr>
          <w:i/>
          <w:lang w:val="ru-RU"/>
        </w:rPr>
        <w:t xml:space="preserve"> при </w:t>
      </w:r>
      <w:proofErr w:type="spellStart"/>
      <w:r w:rsidRPr="004A35CC">
        <w:rPr>
          <w:i/>
          <w:lang w:val="ru-RU"/>
        </w:rPr>
        <w:t>изпълнени</w:t>
      </w:r>
      <w:r w:rsidR="002F2872" w:rsidRPr="004A35CC">
        <w:rPr>
          <w:i/>
          <w:lang w:val="ru-RU"/>
        </w:rPr>
        <w:t>е</w:t>
      </w:r>
      <w:proofErr w:type="spellEnd"/>
      <w:r w:rsidRPr="004A35CC">
        <w:rPr>
          <w:i/>
          <w:lang w:val="ru-RU"/>
        </w:rPr>
        <w:t xml:space="preserve"> на </w:t>
      </w:r>
      <w:proofErr w:type="spellStart"/>
      <w:r w:rsidRPr="004A35CC">
        <w:rPr>
          <w:i/>
          <w:lang w:val="ru-RU"/>
        </w:rPr>
        <w:t>условието</w:t>
      </w:r>
      <w:proofErr w:type="spellEnd"/>
      <w:r w:rsidRPr="004A35CC">
        <w:rPr>
          <w:i/>
          <w:lang w:val="ru-RU"/>
        </w:rPr>
        <w:t xml:space="preserve"> по чл.72 ал.1 от ППЗСПЗЗ.</w:t>
      </w:r>
    </w:p>
    <w:p w14:paraId="58D8E5A3" w14:textId="77777777"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proofErr w:type="spellStart"/>
      <w:r w:rsidR="00F06BC9" w:rsidRPr="00CE78CA">
        <w:rPr>
          <w:lang w:val="ru-RU"/>
        </w:rPr>
        <w:t>Копие</w:t>
      </w:r>
      <w:proofErr w:type="spellEnd"/>
      <w:r w:rsidR="00F06BC9" w:rsidRPr="00CE78CA">
        <w:rPr>
          <w:lang w:val="ru-RU"/>
        </w:rPr>
        <w:t xml:space="preserve"> от </w:t>
      </w:r>
      <w:proofErr w:type="spellStart"/>
      <w:r w:rsidR="00F06BC9" w:rsidRPr="00CE78CA">
        <w:rPr>
          <w:lang w:val="ru-RU"/>
        </w:rPr>
        <w:t>заповедта</w:t>
      </w:r>
      <w:proofErr w:type="spellEnd"/>
      <w:r w:rsidR="00F06BC9" w:rsidRPr="00CE78CA">
        <w:rPr>
          <w:lang w:val="ru-RU"/>
        </w:rPr>
        <w:t xml:space="preserve"> да </w:t>
      </w:r>
      <w:proofErr w:type="spellStart"/>
      <w:r w:rsidR="00F06BC9" w:rsidRPr="00CE78CA">
        <w:rPr>
          <w:lang w:val="ru-RU"/>
        </w:rPr>
        <w:t>бъд</w:t>
      </w:r>
      <w:r>
        <w:rPr>
          <w:lang w:val="ru-RU"/>
        </w:rPr>
        <w:t>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връчена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началника</w:t>
      </w:r>
      <w:proofErr w:type="spellEnd"/>
      <w:r>
        <w:rPr>
          <w:lang w:val="ru-RU"/>
        </w:rPr>
        <w:t xml:space="preserve"> на ОСЗ –</w:t>
      </w:r>
      <w:proofErr w:type="spellStart"/>
      <w:r w:rsidR="0011621C">
        <w:rPr>
          <w:lang w:val="ru-RU"/>
        </w:rPr>
        <w:t>Ботевград</w:t>
      </w:r>
      <w:proofErr w:type="spellEnd"/>
      <w:r w:rsidR="00F06BC9" w:rsidRPr="00CE78CA">
        <w:rPr>
          <w:lang w:val="ru-RU"/>
        </w:rPr>
        <w:t xml:space="preserve"> и на </w:t>
      </w:r>
      <w:proofErr w:type="spellStart"/>
      <w:r w:rsidR="00F06BC9" w:rsidRPr="00CE78CA">
        <w:rPr>
          <w:lang w:val="ru-RU"/>
        </w:rPr>
        <w:t>представителите</w:t>
      </w:r>
      <w:proofErr w:type="spellEnd"/>
      <w:r w:rsidR="00F06BC9" w:rsidRPr="00CE78CA">
        <w:rPr>
          <w:lang w:val="ru-RU"/>
        </w:rPr>
        <w:t xml:space="preserve"> на община</w:t>
      </w:r>
      <w:r w:rsidR="0011621C">
        <w:rPr>
          <w:lang w:val="ru-RU"/>
        </w:rPr>
        <w:t xml:space="preserve"> </w:t>
      </w:r>
      <w:proofErr w:type="spellStart"/>
      <w:r w:rsidR="0011621C">
        <w:rPr>
          <w:lang w:val="ru-RU"/>
        </w:rPr>
        <w:t>Ботевград</w:t>
      </w:r>
      <w:proofErr w:type="spellEnd"/>
      <w:r w:rsidR="0011621C">
        <w:rPr>
          <w:lang w:val="ru-RU"/>
        </w:rPr>
        <w:t xml:space="preserve"> </w:t>
      </w:r>
      <w:r w:rsidR="00F06BC9" w:rsidRPr="00CE78CA">
        <w:rPr>
          <w:lang w:val="ru-RU"/>
        </w:rPr>
        <w:t xml:space="preserve">и </w:t>
      </w:r>
      <w:proofErr w:type="spellStart"/>
      <w:r w:rsidR="00F06BC9" w:rsidRPr="00CE78CA">
        <w:rPr>
          <w:lang w:val="ru-RU"/>
        </w:rPr>
        <w:t>кметство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с</w:t>
      </w:r>
      <w:r w:rsidR="0011621C">
        <w:rPr>
          <w:lang w:val="ru-RU"/>
        </w:rPr>
        <w:t>.</w:t>
      </w:r>
      <w:r w:rsidR="005B562C">
        <w:rPr>
          <w:lang w:val="ru-RU"/>
        </w:rPr>
        <w:t>Гурково</w:t>
      </w:r>
      <w:proofErr w:type="spellEnd"/>
      <w:r w:rsidR="00F06BC9" w:rsidRPr="00CE78CA">
        <w:rPr>
          <w:lang w:val="ru-RU"/>
        </w:rPr>
        <w:t xml:space="preserve">, </w:t>
      </w:r>
      <w:proofErr w:type="spellStart"/>
      <w:r w:rsidR="00F06BC9" w:rsidRPr="00CE78CA">
        <w:rPr>
          <w:lang w:val="ru-RU"/>
        </w:rPr>
        <w:t>участници</w:t>
      </w:r>
      <w:proofErr w:type="spellEnd"/>
      <w:r w:rsidR="00F06BC9" w:rsidRPr="00CE78CA">
        <w:rPr>
          <w:lang w:val="ru-RU"/>
        </w:rPr>
        <w:t xml:space="preserve"> в </w:t>
      </w:r>
      <w:proofErr w:type="spellStart"/>
      <w:r w:rsidR="00F06BC9" w:rsidRPr="00CE78CA">
        <w:rPr>
          <w:lang w:val="ru-RU"/>
        </w:rPr>
        <w:t>комисията</w:t>
      </w:r>
      <w:proofErr w:type="spellEnd"/>
      <w:r w:rsidR="00F06BC9" w:rsidRPr="00CE78CA">
        <w:rPr>
          <w:lang w:val="ru-RU"/>
        </w:rPr>
        <w:t xml:space="preserve"> – за сведение и </w:t>
      </w:r>
      <w:proofErr w:type="spellStart"/>
      <w:r w:rsidR="00F06BC9" w:rsidRPr="00CE78CA">
        <w:rPr>
          <w:lang w:val="ru-RU"/>
        </w:rPr>
        <w:t>изпълнение</w:t>
      </w:r>
      <w:proofErr w:type="spellEnd"/>
      <w:r w:rsidR="00F06BC9" w:rsidRPr="00CE78CA">
        <w:rPr>
          <w:lang w:val="ru-RU"/>
        </w:rPr>
        <w:t>.</w:t>
      </w:r>
    </w:p>
    <w:p w14:paraId="13EE8CF6" w14:textId="77777777" w:rsidR="00753FF4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14:paraId="41A27EAD" w14:textId="77777777" w:rsidR="00A74690" w:rsidRDefault="00A74690" w:rsidP="00713EC9">
      <w:pPr>
        <w:jc w:val="both"/>
        <w:rPr>
          <w:lang w:val="bg-BG"/>
        </w:rPr>
      </w:pPr>
    </w:p>
    <w:p w14:paraId="11E28D5D" w14:textId="77777777" w:rsidR="00A74690" w:rsidRPr="00535D58" w:rsidRDefault="00A74690" w:rsidP="00713EC9">
      <w:pPr>
        <w:jc w:val="both"/>
        <w:rPr>
          <w:lang w:val="bg-BG"/>
        </w:rPr>
      </w:pPr>
    </w:p>
    <w:p w14:paraId="3B55EC72" w14:textId="77777777" w:rsidR="006C5E63" w:rsidRPr="00CE78CA" w:rsidRDefault="006C5E63" w:rsidP="00753FF4">
      <w:pPr>
        <w:ind w:firstLine="709"/>
        <w:jc w:val="both"/>
        <w:rPr>
          <w:u w:val="single"/>
          <w:lang w:val="bg-BG"/>
        </w:rPr>
      </w:pPr>
    </w:p>
    <w:p w14:paraId="6A5CAC13" w14:textId="3C5E9927" w:rsidR="00F06BC9" w:rsidRPr="00CE78CA" w:rsidRDefault="007E1780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846DB9">
        <w:rPr>
          <w:b/>
          <w:lang w:val="bg-BG"/>
        </w:rPr>
        <w:t xml:space="preserve">  /П/</w:t>
      </w:r>
    </w:p>
    <w:p w14:paraId="00424CDE" w14:textId="77777777"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14:paraId="0A8B8CB6" w14:textId="77777777"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14:paraId="26A1CE1A" w14:textId="77777777" w:rsidR="00F06BC9" w:rsidRPr="00CE78CA" w:rsidRDefault="00D66684" w:rsidP="00F06BC9">
      <w:pPr>
        <w:rPr>
          <w:i/>
          <w:lang w:val="bg-BG"/>
        </w:rPr>
      </w:pPr>
      <w:r>
        <w:rPr>
          <w:i/>
          <w:lang w:val="bg-BG"/>
        </w:rPr>
        <w:t>София</w:t>
      </w:r>
      <w:r w:rsidR="00F06BC9" w:rsidRPr="00CE78CA">
        <w:rPr>
          <w:i/>
          <w:lang w:val="bg-BG"/>
        </w:rPr>
        <w:t xml:space="preserve"> област</w:t>
      </w:r>
    </w:p>
    <w:p w14:paraId="286C9534" w14:textId="3D976795" w:rsidR="00F06BC9" w:rsidRDefault="00F06BC9" w:rsidP="00F06BC9">
      <w:pPr>
        <w:rPr>
          <w:i/>
          <w:lang w:val="bg-BG"/>
        </w:rPr>
      </w:pPr>
    </w:p>
    <w:p w14:paraId="746D81F6" w14:textId="77777777" w:rsidR="00C21AA2" w:rsidRDefault="00C21AA2" w:rsidP="00F06BC9">
      <w:pPr>
        <w:rPr>
          <w:i/>
          <w:lang w:val="bg-BG"/>
        </w:rPr>
      </w:pPr>
      <w:bookmarkStart w:id="0" w:name="_GoBack"/>
      <w:bookmarkEnd w:id="0"/>
    </w:p>
    <w:sectPr w:rsidR="00C21AA2" w:rsidSect="005602ED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794" w:right="1134" w:bottom="1247" w:left="1276" w:header="425" w:footer="23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6FEFB" w14:textId="77777777" w:rsidR="00F71B43" w:rsidRDefault="00F71B43">
      <w:r>
        <w:separator/>
      </w:r>
    </w:p>
  </w:endnote>
  <w:endnote w:type="continuationSeparator" w:id="0">
    <w:p w14:paraId="1027AC70" w14:textId="77777777" w:rsidR="00F71B43" w:rsidRDefault="00F71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769C7" w14:textId="77777777"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319CE8" w14:textId="77777777"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F8CC7" w14:textId="4C3D08AB"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846DB9">
      <w:rPr>
        <w:rStyle w:val="PageNumber"/>
        <w:noProof/>
        <w:sz w:val="18"/>
      </w:rPr>
      <w:t>39</w:t>
    </w:r>
    <w:r w:rsidRPr="00713EC9">
      <w:rPr>
        <w:rStyle w:val="PageNumber"/>
        <w:sz w:val="18"/>
      </w:rPr>
      <w:fldChar w:fldCharType="end"/>
    </w:r>
  </w:p>
  <w:p w14:paraId="4CC883F0" w14:textId="77777777" w:rsidR="006A760F" w:rsidRPr="002639F4" w:rsidRDefault="006A760F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14:paraId="437A5944" w14:textId="77777777" w:rsidR="006A760F" w:rsidRPr="002639F4" w:rsidRDefault="006A760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14:paraId="47BF5FB1" w14:textId="77777777"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FEE70" w14:textId="77777777" w:rsidR="006A760F" w:rsidRPr="00004F45" w:rsidRDefault="006A760F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14:paraId="553B1C7F" w14:textId="77777777" w:rsidR="006A760F" w:rsidRPr="00004F45" w:rsidRDefault="006A760F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768CC" w14:textId="77777777" w:rsidR="00F71B43" w:rsidRDefault="00F71B43">
      <w:r>
        <w:separator/>
      </w:r>
    </w:p>
  </w:footnote>
  <w:footnote w:type="continuationSeparator" w:id="0">
    <w:p w14:paraId="7FB64FC4" w14:textId="77777777" w:rsidR="00F71B43" w:rsidRDefault="00F71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203CB" w14:textId="77777777" w:rsidR="006A760F" w:rsidRPr="005B69F7" w:rsidRDefault="00E339BB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658FC8FB" wp14:editId="581E3C7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B851B9" w14:textId="77777777" w:rsidR="006A760F" w:rsidRPr="005B69F7" w:rsidRDefault="00E339BB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1B02A807" wp14:editId="4FF4E59D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246F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7F23EAEA" w14:textId="77777777"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D66684"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14:paraId="1FF80281" w14:textId="77777777"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D66684">
      <w:rPr>
        <w:rFonts w:ascii="Helen Bg Condensed" w:hAnsi="Helen Bg Condensed"/>
        <w:b w:val="0"/>
        <w:spacing w:val="40"/>
        <w:sz w:val="26"/>
        <w:szCs w:val="26"/>
      </w:rPr>
      <w:t>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14:paraId="0884CD22" w14:textId="77777777"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34C87"/>
    <w:rsid w:val="00034F6D"/>
    <w:rsid w:val="0009344D"/>
    <w:rsid w:val="00094932"/>
    <w:rsid w:val="000A519D"/>
    <w:rsid w:val="000B05B1"/>
    <w:rsid w:val="000C5047"/>
    <w:rsid w:val="000E2804"/>
    <w:rsid w:val="000E46A8"/>
    <w:rsid w:val="000F691D"/>
    <w:rsid w:val="0011621C"/>
    <w:rsid w:val="0013647C"/>
    <w:rsid w:val="00137F32"/>
    <w:rsid w:val="001423AF"/>
    <w:rsid w:val="00155469"/>
    <w:rsid w:val="00157D1E"/>
    <w:rsid w:val="00164A60"/>
    <w:rsid w:val="001738C2"/>
    <w:rsid w:val="00173A32"/>
    <w:rsid w:val="00174EB5"/>
    <w:rsid w:val="001850C9"/>
    <w:rsid w:val="00197B09"/>
    <w:rsid w:val="001A06E4"/>
    <w:rsid w:val="001A1BA3"/>
    <w:rsid w:val="001A1C66"/>
    <w:rsid w:val="001B4BA5"/>
    <w:rsid w:val="001E1CD9"/>
    <w:rsid w:val="001F386E"/>
    <w:rsid w:val="0020653E"/>
    <w:rsid w:val="00212573"/>
    <w:rsid w:val="00220C68"/>
    <w:rsid w:val="00225E60"/>
    <w:rsid w:val="0023186B"/>
    <w:rsid w:val="00236727"/>
    <w:rsid w:val="0024276E"/>
    <w:rsid w:val="002639F4"/>
    <w:rsid w:val="00266D04"/>
    <w:rsid w:val="002725F6"/>
    <w:rsid w:val="00291BDD"/>
    <w:rsid w:val="002A10AF"/>
    <w:rsid w:val="002C5874"/>
    <w:rsid w:val="002D3B8A"/>
    <w:rsid w:val="002E25EF"/>
    <w:rsid w:val="002F2872"/>
    <w:rsid w:val="003015D9"/>
    <w:rsid w:val="00307648"/>
    <w:rsid w:val="003140CD"/>
    <w:rsid w:val="00325630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6B61"/>
    <w:rsid w:val="003C2E20"/>
    <w:rsid w:val="003D27F5"/>
    <w:rsid w:val="003D29F1"/>
    <w:rsid w:val="003D48FB"/>
    <w:rsid w:val="003E7141"/>
    <w:rsid w:val="003F12AE"/>
    <w:rsid w:val="003F6ADC"/>
    <w:rsid w:val="00401145"/>
    <w:rsid w:val="00430352"/>
    <w:rsid w:val="0043766A"/>
    <w:rsid w:val="00443D11"/>
    <w:rsid w:val="00446795"/>
    <w:rsid w:val="004517AC"/>
    <w:rsid w:val="00454CDE"/>
    <w:rsid w:val="00457F33"/>
    <w:rsid w:val="00463733"/>
    <w:rsid w:val="00464DCD"/>
    <w:rsid w:val="00470179"/>
    <w:rsid w:val="00471AF4"/>
    <w:rsid w:val="00496975"/>
    <w:rsid w:val="004A35CC"/>
    <w:rsid w:val="004B10BF"/>
    <w:rsid w:val="004C3144"/>
    <w:rsid w:val="004C4B62"/>
    <w:rsid w:val="004E31E0"/>
    <w:rsid w:val="004E5FF6"/>
    <w:rsid w:val="004F0DA9"/>
    <w:rsid w:val="004F5882"/>
    <w:rsid w:val="004F765C"/>
    <w:rsid w:val="0051429F"/>
    <w:rsid w:val="00522CD2"/>
    <w:rsid w:val="00522D1E"/>
    <w:rsid w:val="00533524"/>
    <w:rsid w:val="00535D58"/>
    <w:rsid w:val="00544517"/>
    <w:rsid w:val="0055001C"/>
    <w:rsid w:val="005602ED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562C"/>
    <w:rsid w:val="005B69F7"/>
    <w:rsid w:val="005C1619"/>
    <w:rsid w:val="005C45C6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5F78"/>
    <w:rsid w:val="00654315"/>
    <w:rsid w:val="006552EC"/>
    <w:rsid w:val="006655C6"/>
    <w:rsid w:val="006727E9"/>
    <w:rsid w:val="006871DF"/>
    <w:rsid w:val="00687C4C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F1D"/>
    <w:rsid w:val="006F0945"/>
    <w:rsid w:val="006F0AD4"/>
    <w:rsid w:val="006F4967"/>
    <w:rsid w:val="006F5952"/>
    <w:rsid w:val="006F628D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4E16"/>
    <w:rsid w:val="00751C7B"/>
    <w:rsid w:val="00753FF4"/>
    <w:rsid w:val="00762DA8"/>
    <w:rsid w:val="00781F58"/>
    <w:rsid w:val="00785809"/>
    <w:rsid w:val="00787497"/>
    <w:rsid w:val="007947AE"/>
    <w:rsid w:val="00794D64"/>
    <w:rsid w:val="007964C9"/>
    <w:rsid w:val="007A06D3"/>
    <w:rsid w:val="007A6290"/>
    <w:rsid w:val="007B06E5"/>
    <w:rsid w:val="007B4B8A"/>
    <w:rsid w:val="007D05C7"/>
    <w:rsid w:val="007D07CD"/>
    <w:rsid w:val="007D6450"/>
    <w:rsid w:val="007E178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439C5"/>
    <w:rsid w:val="00846DB9"/>
    <w:rsid w:val="00853035"/>
    <w:rsid w:val="0085348A"/>
    <w:rsid w:val="0085463F"/>
    <w:rsid w:val="0086367E"/>
    <w:rsid w:val="00871654"/>
    <w:rsid w:val="00883AE2"/>
    <w:rsid w:val="00893776"/>
    <w:rsid w:val="008A1BBB"/>
    <w:rsid w:val="008A408D"/>
    <w:rsid w:val="008B0206"/>
    <w:rsid w:val="008B1300"/>
    <w:rsid w:val="008D1749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09D"/>
    <w:rsid w:val="0099762A"/>
    <w:rsid w:val="009A2BA7"/>
    <w:rsid w:val="009A49E5"/>
    <w:rsid w:val="009B3FDB"/>
    <w:rsid w:val="009B57C3"/>
    <w:rsid w:val="009D555E"/>
    <w:rsid w:val="009E2A74"/>
    <w:rsid w:val="009E7D8E"/>
    <w:rsid w:val="009F2A96"/>
    <w:rsid w:val="00A23BFD"/>
    <w:rsid w:val="00A2419F"/>
    <w:rsid w:val="00A36C2A"/>
    <w:rsid w:val="00A41CF9"/>
    <w:rsid w:val="00A56EBD"/>
    <w:rsid w:val="00A60928"/>
    <w:rsid w:val="00A74690"/>
    <w:rsid w:val="00A74EBA"/>
    <w:rsid w:val="00A76B02"/>
    <w:rsid w:val="00A805A9"/>
    <w:rsid w:val="00A806FD"/>
    <w:rsid w:val="00A908FE"/>
    <w:rsid w:val="00A92CFD"/>
    <w:rsid w:val="00AA198B"/>
    <w:rsid w:val="00AA37E5"/>
    <w:rsid w:val="00AB53BB"/>
    <w:rsid w:val="00AD13E8"/>
    <w:rsid w:val="00AD2747"/>
    <w:rsid w:val="00AD3A76"/>
    <w:rsid w:val="00AD6705"/>
    <w:rsid w:val="00AD6B30"/>
    <w:rsid w:val="00AD7D68"/>
    <w:rsid w:val="00AE6009"/>
    <w:rsid w:val="00B01BC8"/>
    <w:rsid w:val="00B02AEB"/>
    <w:rsid w:val="00B14BA2"/>
    <w:rsid w:val="00B157DC"/>
    <w:rsid w:val="00B54180"/>
    <w:rsid w:val="00B65B7A"/>
    <w:rsid w:val="00B80B62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20B5"/>
    <w:rsid w:val="00C21AA2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6A9A"/>
    <w:rsid w:val="00CE47C7"/>
    <w:rsid w:val="00CE5345"/>
    <w:rsid w:val="00CE61C4"/>
    <w:rsid w:val="00CE78CA"/>
    <w:rsid w:val="00CF1702"/>
    <w:rsid w:val="00CF334D"/>
    <w:rsid w:val="00D00BD9"/>
    <w:rsid w:val="00D10B5A"/>
    <w:rsid w:val="00D117C6"/>
    <w:rsid w:val="00D1214A"/>
    <w:rsid w:val="00D1344B"/>
    <w:rsid w:val="00D13F65"/>
    <w:rsid w:val="00D259F5"/>
    <w:rsid w:val="00D30D14"/>
    <w:rsid w:val="00D450FA"/>
    <w:rsid w:val="00D61AE4"/>
    <w:rsid w:val="00D6440D"/>
    <w:rsid w:val="00D66684"/>
    <w:rsid w:val="00D71A31"/>
    <w:rsid w:val="00D742E5"/>
    <w:rsid w:val="00D7472F"/>
    <w:rsid w:val="00D81D3E"/>
    <w:rsid w:val="00D86C51"/>
    <w:rsid w:val="00D912A3"/>
    <w:rsid w:val="00D94649"/>
    <w:rsid w:val="00DA5FC2"/>
    <w:rsid w:val="00DA6215"/>
    <w:rsid w:val="00DB0831"/>
    <w:rsid w:val="00DB47C4"/>
    <w:rsid w:val="00E033AB"/>
    <w:rsid w:val="00E14211"/>
    <w:rsid w:val="00E14AEE"/>
    <w:rsid w:val="00E237A5"/>
    <w:rsid w:val="00E276F4"/>
    <w:rsid w:val="00E339BB"/>
    <w:rsid w:val="00E52E11"/>
    <w:rsid w:val="00E5627C"/>
    <w:rsid w:val="00E61682"/>
    <w:rsid w:val="00E6220A"/>
    <w:rsid w:val="00E71875"/>
    <w:rsid w:val="00E71BA4"/>
    <w:rsid w:val="00E7445E"/>
    <w:rsid w:val="00E76BF6"/>
    <w:rsid w:val="00EA3B1F"/>
    <w:rsid w:val="00EA41AE"/>
    <w:rsid w:val="00EA778C"/>
    <w:rsid w:val="00EB4DB7"/>
    <w:rsid w:val="00EE1A25"/>
    <w:rsid w:val="00EE2FF9"/>
    <w:rsid w:val="00EF61F2"/>
    <w:rsid w:val="00F06BC9"/>
    <w:rsid w:val="00F1309C"/>
    <w:rsid w:val="00F37E58"/>
    <w:rsid w:val="00F44C68"/>
    <w:rsid w:val="00F62CC1"/>
    <w:rsid w:val="00F63931"/>
    <w:rsid w:val="00F670A1"/>
    <w:rsid w:val="00F71B43"/>
    <w:rsid w:val="00F72CF1"/>
    <w:rsid w:val="00F7674E"/>
    <w:rsid w:val="00F77810"/>
    <w:rsid w:val="00F95DCD"/>
    <w:rsid w:val="00FA10EE"/>
    <w:rsid w:val="00FA4106"/>
    <w:rsid w:val="00FA62AB"/>
    <w:rsid w:val="00FB2631"/>
    <w:rsid w:val="00FB3A94"/>
    <w:rsid w:val="00FB775A"/>
    <w:rsid w:val="00FD129D"/>
    <w:rsid w:val="00FD45F0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5011AC9C"/>
  <w15:docId w15:val="{5551A84B-C647-4DE5-A117-EAB5381C7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8">
    <w:name w:val="xl78"/>
    <w:basedOn w:val="Normal"/>
    <w:rsid w:val="00F44C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9">
    <w:name w:val="xl79"/>
    <w:basedOn w:val="Normal"/>
    <w:rsid w:val="00F44C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423AF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8210F-3C2F-40A3-9F14-16539154D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0</TotalTime>
  <Pages>39</Pages>
  <Words>15948</Words>
  <Characters>90910</Characters>
  <Application>Microsoft Office Word</Application>
  <DocSecurity>0</DocSecurity>
  <Lines>757</Lines>
  <Paragraphs>213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agrosto</cp:lastModifiedBy>
  <cp:revision>4</cp:revision>
  <cp:lastPrinted>2016-09-16T10:47:00Z</cp:lastPrinted>
  <dcterms:created xsi:type="dcterms:W3CDTF">2020-09-17T07:30:00Z</dcterms:created>
  <dcterms:modified xsi:type="dcterms:W3CDTF">2020-09-17T07:32:00Z</dcterms:modified>
</cp:coreProperties>
</file>